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296577F0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</w:t>
      </w:r>
      <w:r w:rsidR="001850DB">
        <w:rPr>
          <w:rFonts w:ascii="Arial" w:hAnsi="Arial" w:cs="Arial"/>
          <w:b/>
          <w:sz w:val="24"/>
        </w:rPr>
        <w:t>9</w:t>
      </w:r>
      <w:r w:rsidRPr="00DA12F7">
        <w:rPr>
          <w:rFonts w:ascii="Arial" w:hAnsi="Arial" w:cs="Arial"/>
          <w:b/>
          <w:sz w:val="24"/>
        </w:rPr>
        <w:tab/>
      </w:r>
      <w:r w:rsidR="007A6B61" w:rsidRPr="007A6B61">
        <w:rPr>
          <w:rFonts w:ascii="Arial" w:hAnsi="Arial" w:cs="Arial"/>
          <w:b/>
          <w:sz w:val="24"/>
        </w:rPr>
        <w:t>R1-1708760</w:t>
      </w:r>
      <w:bookmarkStart w:id="0" w:name="_GoBack"/>
      <w:bookmarkEnd w:id="0"/>
    </w:p>
    <w:p w14:paraId="50FFBAF8" w14:textId="0780099C" w:rsidR="00116B51" w:rsidRPr="00DA12F7" w:rsidRDefault="001850DB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7A6B61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86616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19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764B9634" w:rsidR="00116B51" w:rsidRPr="00DA12F7" w:rsidRDefault="001850DB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E16AF3A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1850DB">
        <w:rPr>
          <w:rFonts w:ascii="Arial" w:hAnsi="Arial"/>
          <w:sz w:val="24"/>
        </w:rPr>
        <w:t>6</w:t>
      </w:r>
      <w:r w:rsidR="004A7390">
        <w:rPr>
          <w:rFonts w:ascii="Arial" w:hAnsi="Arial"/>
          <w:sz w:val="24"/>
        </w:rPr>
        <w:t>.2.</w:t>
      </w:r>
      <w:r w:rsidR="00386616">
        <w:rPr>
          <w:rFonts w:ascii="Arial" w:hAnsi="Arial"/>
          <w:sz w:val="24"/>
        </w:rPr>
        <w:t>1</w:t>
      </w:r>
      <w:r w:rsidR="004A7390">
        <w:rPr>
          <w:rFonts w:ascii="Arial" w:hAnsi="Arial"/>
          <w:sz w:val="24"/>
        </w:rPr>
        <w:t>.1.</w:t>
      </w:r>
      <w:r w:rsidR="001850DB">
        <w:rPr>
          <w:rFonts w:ascii="Arial" w:hAnsi="Arial"/>
          <w:sz w:val="24"/>
        </w:rPr>
        <w:t>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44B85329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1F6D33" w:rsidRPr="001F6D33">
        <w:rPr>
          <w:rFonts w:ascii="Arial" w:hAnsi="Arial"/>
          <w:sz w:val="24"/>
        </w:rPr>
        <w:t>FS2 aspects for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05E4C1B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2C9E3D0" w14:textId="1FB0A24E" w:rsidR="00386616" w:rsidRDefault="00386616" w:rsidP="001F6D33">
      <w:pPr>
        <w:rPr>
          <w:lang w:val="en-GB"/>
        </w:rPr>
      </w:pPr>
      <w:r>
        <w:rPr>
          <w:lang w:val="en-GB"/>
        </w:rPr>
        <w:t>In RAN1 #88, for shortened processing time with 1ms TTI, the following agreements were reached.</w:t>
      </w:r>
    </w:p>
    <w:p w14:paraId="564F51F7" w14:textId="1B509E2C" w:rsidR="000D076D" w:rsidRPr="007A6B61" w:rsidRDefault="000D076D" w:rsidP="001F6D33">
      <w:pPr>
        <w:rPr>
          <w:b/>
          <w:u w:val="single"/>
          <w:lang w:val="en-GB"/>
        </w:rPr>
      </w:pPr>
      <w:r w:rsidRPr="007A6B61">
        <w:rPr>
          <w:b/>
          <w:highlight w:val="green"/>
          <w:u w:val="single"/>
          <w:lang w:val="en-GB"/>
        </w:rPr>
        <w:t>Agreement:</w:t>
      </w:r>
    </w:p>
    <w:p w14:paraId="5E167543" w14:textId="77777777" w:rsidR="00386616" w:rsidRPr="000A0EF3" w:rsidRDefault="00386616" w:rsidP="00386616">
      <w:pPr>
        <w:numPr>
          <w:ilvl w:val="0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1ms TTI in FS2, the scheduling timing for UL grant to PUSCH for a minimum timing of n+3 is defined as follows:</w:t>
      </w:r>
    </w:p>
    <w:p w14:paraId="1E9D78AA" w14:textId="77777777" w:rsidR="00386616" w:rsidRPr="000A0EF3" w:rsidRDefault="00386616" w:rsidP="00386616">
      <w:pPr>
        <w:numPr>
          <w:ilvl w:val="1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configuration 1-5</w:t>
      </w:r>
    </w:p>
    <w:p w14:paraId="1A2AC5C3" w14:textId="77777777" w:rsidR="00386616" w:rsidRPr="000A0EF3" w:rsidRDefault="00386616" w:rsidP="00386616">
      <w:pPr>
        <w:numPr>
          <w:ilvl w:val="2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75F17F8F" w14:textId="77777777" w:rsidR="00386616" w:rsidRDefault="00386616" w:rsidP="00386616">
      <w:pPr>
        <w:numPr>
          <w:ilvl w:val="1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FFS on TDD configuration 0 and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66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386616" w:rsidRPr="000A0EF3" w14:paraId="46805C44" w14:textId="77777777" w:rsidTr="00386616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79A38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A4273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386616" w:rsidRPr="000A0EF3" w14:paraId="0A007EC6" w14:textId="77777777" w:rsidTr="00386616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6071E6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E4C3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D99C9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1B7B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2DA7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3534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4FB5E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1F4E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BF15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05964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20FA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386616" w:rsidRPr="000A0EF3" w14:paraId="60390114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C2F5F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82274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8B6F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00E1C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1546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08CA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FA46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E3BC5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C5DA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61643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DC986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3FCE705F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EB4F96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58CF8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1D99E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5E71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E613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3BC4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5A554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86065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F16F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010D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61DFA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5F653FEF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B9D0C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ACA6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833A6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4D76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8CE5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1528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7B3DF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4C600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BF91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5F51A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CB4D67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64CA1E31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5293A8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77A1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3609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DE02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CAA0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52DBE7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CB0A3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34C3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9F1C2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856C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673E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0E34912E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5288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F8327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7420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D4F6C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CE19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F815C8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687A0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DB5B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0BAD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BCA8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B483E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</w:tbl>
    <w:p w14:paraId="51DD9413" w14:textId="77777777" w:rsidR="00A1474C" w:rsidRPr="000A0EF3" w:rsidRDefault="00A1474C" w:rsidP="00A1474C">
      <w:pPr>
        <w:numPr>
          <w:ilvl w:val="0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 xml:space="preserve">For 1ms TTI in FS2, the scheduling timing for UL grant to PUSCH for a minimum timing of n+3 is down-selected among the below alternatives. </w:t>
      </w:r>
    </w:p>
    <w:p w14:paraId="3C8681D5" w14:textId="77777777" w:rsidR="00A1474C" w:rsidRPr="000A0EF3" w:rsidRDefault="00A1474C" w:rsidP="00A1474C">
      <w:pPr>
        <w:numPr>
          <w:ilvl w:val="1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0 and special subframe configuration (SSC) 0-10</w:t>
      </w:r>
    </w:p>
    <w:p w14:paraId="0F2F958F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2F8945DF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404A5B52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7F9E346C" w14:textId="77777777" w:rsidR="00A1474C" w:rsidRPr="000A0EF3" w:rsidRDefault="00A1474C" w:rsidP="00A1474C">
      <w:pPr>
        <w:numPr>
          <w:ilvl w:val="3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734E190E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162417D0" w14:textId="567B82AA" w:rsidR="00A1474C" w:rsidRDefault="00A1474C" w:rsidP="00A1474C">
      <w:pPr>
        <w:numPr>
          <w:ilvl w:val="3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5B508E6B" w14:textId="58A43BE8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2F9B1D75" w14:textId="2CFA2225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12FCBBE9" w14:textId="6B585C1E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37D2DAB1" w14:textId="7EB4A6E7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7373D617" w14:textId="11EC73BF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37212A0C" w14:textId="50D225BF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28FEF983" w14:textId="186B5A35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69705AEC" w14:textId="52C5CE53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09892072" w14:textId="56FAC447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6D48CD94" w14:textId="40932E6B" w:rsidR="00523567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69688C59" w14:textId="77777777" w:rsidR="00523567" w:rsidRPr="000A0EF3" w:rsidRDefault="00523567" w:rsidP="007A6B61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544"/>
        <w:gridCol w:w="544"/>
        <w:gridCol w:w="388"/>
        <w:gridCol w:w="388"/>
        <w:gridCol w:w="388"/>
      </w:tblGrid>
      <w:tr w:rsidR="00A1474C" w:rsidRPr="000A0EF3" w14:paraId="38E2601C" w14:textId="77777777" w:rsidTr="00A1474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2456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0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E4FA6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23E86541" w14:textId="77777777" w:rsidTr="00A1474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DE39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20F3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FBE7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B18F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A8F8D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E624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EC733C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DCF4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530F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3E4E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10061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6FD9AAB6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1243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61A6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3FE0E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A2A3B9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FF2C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C2B9C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CF0B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A660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90F6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1D696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21A5A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32A1F808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6F4E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E84F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5F7D9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6150A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1331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F1302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1104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69370C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1B25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D43596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87DE1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70B08418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B515D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37EC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4199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86D2F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58BD3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F3B7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8703D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76965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71B089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8E756D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3BA18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2462D849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8749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CD59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ABF7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F5E1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A984ED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D598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F88CC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FD94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EEF9C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0BBE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6575B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5CA946B9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02F5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F475F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D82E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2D3E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7D03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C51A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66FE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0D0A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E0A229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9A10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64B61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</w:tbl>
    <w:p w14:paraId="650B08E9" w14:textId="77777777" w:rsidR="00A1474C" w:rsidRPr="000A0EF3" w:rsidRDefault="00A1474C" w:rsidP="00A1474C">
      <w:pPr>
        <w:numPr>
          <w:ilvl w:val="1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6 and special subframe configuration (SSC) 0-10</w:t>
      </w:r>
    </w:p>
    <w:p w14:paraId="7361CD73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0A13A9D2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2F668647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0B3A12FC" w14:textId="77777777" w:rsidR="00A1474C" w:rsidRPr="000A0EF3" w:rsidRDefault="00A1474C" w:rsidP="00A1474C">
      <w:pPr>
        <w:numPr>
          <w:ilvl w:val="3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4DF70212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1817530B" w14:textId="77777777" w:rsidR="00A1474C" w:rsidRPr="000A0EF3" w:rsidRDefault="00A1474C" w:rsidP="00A1474C">
      <w:pPr>
        <w:numPr>
          <w:ilvl w:val="3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51D9930E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5: option 6 for SSC 0-10</w:t>
      </w:r>
    </w:p>
    <w:p w14:paraId="22EB538F" w14:textId="77777777" w:rsidR="00A1474C" w:rsidRPr="000A0EF3" w:rsidRDefault="00A1474C" w:rsidP="00A1474C">
      <w:pPr>
        <w:numPr>
          <w:ilvl w:val="3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388"/>
        <w:gridCol w:w="544"/>
        <w:gridCol w:w="388"/>
        <w:gridCol w:w="388"/>
        <w:gridCol w:w="388"/>
      </w:tblGrid>
      <w:tr w:rsidR="00A1474C" w:rsidRPr="000A0EF3" w14:paraId="050783FF" w14:textId="77777777" w:rsidTr="00A1474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F155C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6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3F84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7D843D12" w14:textId="77777777" w:rsidTr="00A1474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91D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6A0A5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1C934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A466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7AFDA9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6210F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29685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C559A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C9C9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DFB60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60ED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23FB94A1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27E79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ED753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75AA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DD38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966A5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3980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C982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5751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AEA2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57D2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F611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14520920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81BAF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EE140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263C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97A1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EA1A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5D15F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1179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230A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05C3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BF828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E496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6FA5EB9E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34BFE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2F25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088D6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5D4C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C14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85F65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75D2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CCEE2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8C08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EF90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3357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12440402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4CF5B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7C893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A8BAE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16108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85974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09AFD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ABF9F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 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236C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1D32C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21A77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2E3215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</w:tr>
      <w:tr w:rsidR="00A1474C" w:rsidRPr="000A0EF3" w14:paraId="635B9479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5A72E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7E2C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3258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84CD2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BFCBE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D47B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B5DEB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2D45F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2769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EB5DF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1671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185A2E54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BC09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F9655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B24CD9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3ACCD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D0394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334D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EC4D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34B4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C638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1E485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86C9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</w:tbl>
    <w:p w14:paraId="384662C7" w14:textId="77777777" w:rsidR="000D076D" w:rsidRPr="007A6B61" w:rsidRDefault="000D076D" w:rsidP="000D076D">
      <w:pPr>
        <w:rPr>
          <w:rFonts w:eastAsia="MS Mincho"/>
          <w:b/>
          <w:iCs/>
          <w:u w:val="single"/>
          <w:lang w:eastAsia="ja-JP"/>
        </w:rPr>
      </w:pPr>
      <w:r w:rsidRPr="007A6B61">
        <w:rPr>
          <w:rFonts w:eastAsia="MS Mincho"/>
          <w:b/>
          <w:iCs/>
          <w:highlight w:val="green"/>
          <w:u w:val="single"/>
          <w:lang w:eastAsia="ja-JP"/>
        </w:rPr>
        <w:t>Agreement:</w:t>
      </w:r>
    </w:p>
    <w:p w14:paraId="7F484BD3" w14:textId="77777777" w:rsidR="000D076D" w:rsidRPr="006B0A6A" w:rsidRDefault="000D076D" w:rsidP="000D076D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B0A6A">
        <w:rPr>
          <w:rFonts w:eastAsia="MS Mincho"/>
          <w:iCs/>
          <w:lang w:eastAsia="ja-JP"/>
        </w:rPr>
        <w:t>For 1ms TTI in FS2 and for TDD UL/DL configurations 0-5, the DL HARQ-ACK timing from PDSCH to HARQ-ACK for a minimum timing of n+3 is defined as follows:</w:t>
      </w:r>
    </w:p>
    <w:tbl>
      <w:tblPr>
        <w:tblW w:w="939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96"/>
        <w:gridCol w:w="360"/>
        <w:gridCol w:w="360"/>
        <w:gridCol w:w="2380"/>
        <w:gridCol w:w="1150"/>
        <w:gridCol w:w="623"/>
        <w:gridCol w:w="360"/>
        <w:gridCol w:w="360"/>
        <w:gridCol w:w="1062"/>
        <w:gridCol w:w="359"/>
        <w:gridCol w:w="981"/>
      </w:tblGrid>
      <w:tr w:rsidR="000D076D" w:rsidRPr="006B0A6A" w14:paraId="781A0247" w14:textId="77777777" w:rsidTr="009C0CD0">
        <w:trPr>
          <w:trHeight w:val="71"/>
        </w:trPr>
        <w:tc>
          <w:tcPr>
            <w:tcW w:w="1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1CE33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UL-DL</w:t>
            </w:r>
          </w:p>
          <w:p w14:paraId="5BA02768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Configuration</w:t>
            </w:r>
          </w:p>
        </w:tc>
        <w:tc>
          <w:tcPr>
            <w:tcW w:w="79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4B96B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Subframe n</w:t>
            </w:r>
          </w:p>
        </w:tc>
      </w:tr>
      <w:tr w:rsidR="000D076D" w:rsidRPr="006B0A6A" w14:paraId="6ED1C164" w14:textId="77777777" w:rsidTr="009C0CD0">
        <w:trPr>
          <w:trHeight w:val="133"/>
        </w:trPr>
        <w:tc>
          <w:tcPr>
            <w:tcW w:w="1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657C7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3C0A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64829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1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B48E7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89113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2407F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1239F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082A6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0E5C2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7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B19F3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8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F23EA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9</w:t>
            </w:r>
          </w:p>
        </w:tc>
      </w:tr>
      <w:tr w:rsidR="000D076D" w:rsidRPr="006B0A6A" w14:paraId="584F5298" w14:textId="77777777" w:rsidTr="009C0CD0">
        <w:trPr>
          <w:trHeight w:val="21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4FD0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CF94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4B22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3380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9C87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CB8ED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F365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3693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827C3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A5A4D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71C8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</w:tr>
      <w:tr w:rsidR="000D076D" w:rsidRPr="006B0A6A" w14:paraId="55659C00" w14:textId="77777777" w:rsidTr="009C0CD0">
        <w:trPr>
          <w:trHeight w:val="19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0775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F5AE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F84D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92BE4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6, 3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58B3F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B92F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174C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9E3D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68F01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6, 3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8F722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CCC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0D076D" w:rsidRPr="006B0A6A" w14:paraId="7CCB23E9" w14:textId="77777777" w:rsidTr="009C0CD0">
        <w:trPr>
          <w:trHeight w:val="19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E7E33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C27F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62CD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2DC1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7, 6, 4, 3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344BD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0D85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80E44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83B4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7780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7, 6, 4, 3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363F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F4EB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0D076D" w:rsidRPr="006B0A6A" w14:paraId="1C0D5962" w14:textId="77777777" w:rsidTr="009C0CD0">
        <w:trPr>
          <w:trHeight w:val="160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D8E4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8396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EBE5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909F7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7, 6, 5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013F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5, 4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A85E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4, 3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0D2D3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4E0EA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538F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6376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8AA63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0D076D" w:rsidRPr="006B0A6A" w14:paraId="11413267" w14:textId="77777777" w:rsidTr="009C0CD0">
        <w:trPr>
          <w:trHeight w:val="51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AB32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8616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DC0C7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95EA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11, 8, 7, 6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0BD4D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6, 5, 4, 3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B1941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483C4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FD60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FD6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FFBA3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55DE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0D076D" w:rsidRPr="006B0A6A" w14:paraId="23C9A55D" w14:textId="77777777" w:rsidTr="009C0CD0">
        <w:trPr>
          <w:trHeight w:val="69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76313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0989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A6D4F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0601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12, 9, 8, 7, 5, 4, 3, 11, 6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33DE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9AD5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AC85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4186D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A0C9B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2453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61D94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</w:tbl>
    <w:p w14:paraId="09D99829" w14:textId="77777777" w:rsidR="000D076D" w:rsidRPr="006B0A6A" w:rsidRDefault="000D076D" w:rsidP="000D076D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B0A6A">
        <w:rPr>
          <w:rFonts w:eastAsia="MS Mincho"/>
          <w:iCs/>
          <w:lang w:eastAsia="ja-JP"/>
        </w:rPr>
        <w:t>FFS</w:t>
      </w:r>
      <w:r>
        <w:rPr>
          <w:rFonts w:eastAsia="MS Mincho"/>
          <w:iCs/>
          <w:lang w:eastAsia="ja-JP"/>
        </w:rPr>
        <w:t>:</w:t>
      </w:r>
      <w:r w:rsidRPr="006B0A6A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T</w:t>
      </w:r>
      <w:r w:rsidRPr="006B0A6A">
        <w:rPr>
          <w:rFonts w:eastAsia="MS Mincho"/>
          <w:iCs/>
          <w:lang w:eastAsia="ja-JP"/>
        </w:rPr>
        <w:t>he order of the numbers in the table</w:t>
      </w:r>
    </w:p>
    <w:p w14:paraId="7BAF1949" w14:textId="77777777" w:rsidR="000D076D" w:rsidRDefault="000D076D" w:rsidP="000D076D">
      <w:pPr>
        <w:rPr>
          <w:rFonts w:eastAsia="MS Mincho"/>
          <w:iCs/>
          <w:lang w:eastAsia="ja-JP"/>
        </w:rPr>
      </w:pPr>
    </w:p>
    <w:p w14:paraId="0769EECC" w14:textId="77777777" w:rsidR="000D076D" w:rsidRPr="007A6B61" w:rsidRDefault="000D076D" w:rsidP="000D076D">
      <w:pPr>
        <w:rPr>
          <w:rFonts w:eastAsia="MS Mincho"/>
          <w:b/>
          <w:iCs/>
          <w:u w:val="single"/>
          <w:lang w:eastAsia="ja-JP"/>
        </w:rPr>
      </w:pPr>
      <w:r w:rsidRPr="007A6B61">
        <w:rPr>
          <w:rFonts w:eastAsia="MS Mincho"/>
          <w:b/>
          <w:iCs/>
          <w:highlight w:val="green"/>
          <w:u w:val="single"/>
          <w:lang w:eastAsia="ja-JP"/>
        </w:rPr>
        <w:t>Agreement:</w:t>
      </w:r>
    </w:p>
    <w:p w14:paraId="05FAC388" w14:textId="6439410C" w:rsidR="000D076D" w:rsidRDefault="000D076D" w:rsidP="000D076D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E710B">
        <w:rPr>
          <w:rFonts w:eastAsia="MS Mincho"/>
          <w:iCs/>
          <w:lang w:eastAsia="ja-JP"/>
        </w:rPr>
        <w:t xml:space="preserve">For 1ms TTI in FS2 and for TDD UL/DL configuration 6, the DL HARQ-ACK timing from PDSCH to HARQ-ACK for a minimum timing of n+3 is down-selected among the below alternatives. </w:t>
      </w:r>
    </w:p>
    <w:p w14:paraId="166AABFA" w14:textId="6CC66EE3" w:rsidR="00523567" w:rsidRPr="009E710B" w:rsidRDefault="00523567" w:rsidP="007A6B61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Cs/>
          <w:lang w:eastAsia="ja-JP"/>
        </w:rPr>
      </w:pPr>
    </w:p>
    <w:tbl>
      <w:tblPr>
        <w:tblW w:w="6082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91"/>
        <w:gridCol w:w="358"/>
        <w:gridCol w:w="357"/>
        <w:gridCol w:w="466"/>
        <w:gridCol w:w="360"/>
        <w:gridCol w:w="360"/>
        <w:gridCol w:w="360"/>
        <w:gridCol w:w="360"/>
        <w:gridCol w:w="360"/>
        <w:gridCol w:w="360"/>
        <w:gridCol w:w="950"/>
      </w:tblGrid>
      <w:tr w:rsidR="000D076D" w:rsidRPr="009E710B" w14:paraId="6FDA09A8" w14:textId="77777777" w:rsidTr="009C0CD0">
        <w:trPr>
          <w:trHeight w:val="77"/>
          <w:jc w:val="center"/>
        </w:trPr>
        <w:tc>
          <w:tcPr>
            <w:tcW w:w="1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BED76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lastRenderedPageBreak/>
              <w:t>UL-DL</w:t>
            </w:r>
          </w:p>
          <w:p w14:paraId="30416C0F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Configuration 6</w:t>
            </w:r>
          </w:p>
        </w:tc>
        <w:tc>
          <w:tcPr>
            <w:tcW w:w="42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DB4B06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Subframe n</w:t>
            </w:r>
          </w:p>
        </w:tc>
      </w:tr>
      <w:tr w:rsidR="000D076D" w:rsidRPr="009E710B" w14:paraId="30EB6133" w14:textId="77777777" w:rsidTr="009C0CD0">
        <w:trPr>
          <w:trHeight w:val="20"/>
          <w:jc w:val="center"/>
        </w:trPr>
        <w:tc>
          <w:tcPr>
            <w:tcW w:w="1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B16220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E3547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0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9B7E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FB2E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3D559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C95AA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68EE6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D602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2FD5D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7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ED5B1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8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8B95A" w14:textId="77777777" w:rsidR="000D076D" w:rsidRPr="00185100" w:rsidRDefault="000D076D" w:rsidP="009C0CD0">
            <w:pPr>
              <w:pStyle w:val="TAH"/>
              <w:rPr>
                <w:rFonts w:eastAsia="MS Mincho"/>
                <w:sz w:val="16"/>
              </w:rPr>
            </w:pPr>
            <w:r w:rsidRPr="00185100">
              <w:rPr>
                <w:rFonts w:eastAsia="MS Mincho"/>
                <w:sz w:val="16"/>
              </w:rPr>
              <w:t>9</w:t>
            </w:r>
          </w:p>
        </w:tc>
      </w:tr>
      <w:tr w:rsidR="000D076D" w:rsidRPr="009E710B" w14:paraId="520D0E04" w14:textId="77777777" w:rsidTr="009C0CD0">
        <w:trPr>
          <w:trHeight w:val="336"/>
          <w:jc w:val="center"/>
        </w:trPr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CC183" w14:textId="77777777" w:rsidR="000D076D" w:rsidRPr="00185100" w:rsidRDefault="000D076D" w:rsidP="009C0CD0">
            <w:pPr>
              <w:pStyle w:val="TAL"/>
              <w:rPr>
                <w:sz w:val="16"/>
                <w:lang w:eastAsia="ja-JP"/>
              </w:rPr>
            </w:pPr>
            <w:r w:rsidRPr="00185100">
              <w:rPr>
                <w:sz w:val="16"/>
                <w:lang w:eastAsia="ja-JP"/>
              </w:rPr>
              <w:t>Option 1</w:t>
            </w: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88C3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7FAB6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A051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114D8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9A11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6150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151F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208A2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20684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0E3B9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0D076D" w:rsidRPr="009E710B" w14:paraId="00A677FE" w14:textId="77777777" w:rsidTr="009C0CD0">
        <w:trPr>
          <w:trHeight w:val="336"/>
          <w:jc w:val="center"/>
        </w:trPr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F992D" w14:textId="77777777" w:rsidR="000D076D" w:rsidRPr="00185100" w:rsidRDefault="000D076D" w:rsidP="009C0CD0">
            <w:pPr>
              <w:pStyle w:val="TAL"/>
              <w:rPr>
                <w:sz w:val="16"/>
                <w:lang w:eastAsia="ja-JP"/>
              </w:rPr>
            </w:pPr>
            <w:r w:rsidRPr="00185100">
              <w:rPr>
                <w:sz w:val="16"/>
                <w:lang w:eastAsia="ja-JP"/>
              </w:rPr>
              <w:t>Option 2</w:t>
            </w: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43880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8689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0ED21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3,6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5CC07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0F57E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6D18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0A0C7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4B461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8CF05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ACE3A" w14:textId="77777777" w:rsidR="000D076D" w:rsidRPr="00185100" w:rsidRDefault="000D076D" w:rsidP="009C0CD0">
            <w:pPr>
              <w:pStyle w:val="TAC"/>
              <w:rPr>
                <w:sz w:val="16"/>
              </w:rPr>
            </w:pPr>
            <w:r w:rsidRPr="00185100">
              <w:rPr>
                <w:sz w:val="16"/>
              </w:rPr>
              <w:t>-</w:t>
            </w:r>
          </w:p>
        </w:tc>
      </w:tr>
    </w:tbl>
    <w:p w14:paraId="737DFA03" w14:textId="54239C4F" w:rsidR="000D076D" w:rsidRDefault="000D076D" w:rsidP="007A6B61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E710B">
        <w:rPr>
          <w:rFonts w:eastAsia="MS Mincho"/>
          <w:iCs/>
          <w:lang w:eastAsia="ja-JP"/>
        </w:rPr>
        <w:t>FFS the order of the numbers in the table</w:t>
      </w:r>
    </w:p>
    <w:p w14:paraId="75307304" w14:textId="77777777" w:rsidR="00523567" w:rsidRPr="007A6B61" w:rsidRDefault="00523567" w:rsidP="007A6B61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Cs/>
          <w:lang w:eastAsia="ja-JP"/>
        </w:rPr>
      </w:pPr>
    </w:p>
    <w:p w14:paraId="168E73C3" w14:textId="6AE416F6" w:rsidR="000E564D" w:rsidRDefault="002D08DC" w:rsidP="001F6D33">
      <w:pPr>
        <w:rPr>
          <w:lang w:val="en-GB"/>
        </w:rPr>
      </w:pPr>
      <w:r>
        <w:rPr>
          <w:lang w:val="en-GB"/>
        </w:rPr>
        <w:t>I</w:t>
      </w:r>
      <w:r w:rsidR="000E564D">
        <w:rPr>
          <w:lang w:val="en-GB"/>
        </w:rPr>
        <w:t xml:space="preserve">n this paper, we </w:t>
      </w:r>
      <w:r w:rsidR="00386616">
        <w:rPr>
          <w:lang w:val="en-GB"/>
        </w:rPr>
        <w:t xml:space="preserve">further </w:t>
      </w:r>
      <w:r w:rsidR="000E564D">
        <w:rPr>
          <w:lang w:val="en-GB"/>
        </w:rPr>
        <w:t>discuss</w:t>
      </w:r>
    </w:p>
    <w:p w14:paraId="04BB55A0" w14:textId="3458F208" w:rsidR="000E564D" w:rsidRPr="000E564D" w:rsidRDefault="002D08DC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 xml:space="preserve">DL </w:t>
      </w:r>
      <w:r w:rsidR="000E564D" w:rsidRPr="000E564D">
        <w:rPr>
          <w:sz w:val="20"/>
          <w:lang w:val="en-GB"/>
        </w:rPr>
        <w:t>grant/PDSCH to ACK/NAK timeline</w:t>
      </w:r>
      <w:r w:rsidR="00386616">
        <w:rPr>
          <w:sz w:val="20"/>
          <w:lang w:val="en-GB"/>
        </w:rPr>
        <w:t xml:space="preserve"> </w:t>
      </w:r>
      <w:r w:rsidR="00523567">
        <w:rPr>
          <w:sz w:val="20"/>
          <w:lang w:val="en-GB"/>
        </w:rPr>
        <w:t>for UL/DL configuration 6</w:t>
      </w:r>
    </w:p>
    <w:p w14:paraId="402B32FB" w14:textId="795145BF" w:rsidR="002D08DC" w:rsidRDefault="00A1474C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>
        <w:rPr>
          <w:sz w:val="20"/>
          <w:lang w:val="en-GB"/>
        </w:rPr>
        <w:t>UL grant to PUSCH timeline for UL/DL configuration 0 and 6</w:t>
      </w:r>
    </w:p>
    <w:p w14:paraId="7BFE207F" w14:textId="40ED744F" w:rsidR="000E564D" w:rsidRPr="000E564D" w:rsidRDefault="000E564D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>PUSCH power control timeline</w:t>
      </w:r>
    </w:p>
    <w:p w14:paraId="1E6C4701" w14:textId="77777777" w:rsidR="001F6D33" w:rsidRPr="001F6D33" w:rsidRDefault="001F6D33" w:rsidP="001F6D33">
      <w:pPr>
        <w:rPr>
          <w:lang w:val="en-GB"/>
        </w:rPr>
      </w:pPr>
    </w:p>
    <w:p w14:paraId="488AD007" w14:textId="3F27B7BF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71C0F845" w14:textId="6125283A" w:rsidR="001F6D33" w:rsidRDefault="001F6D33" w:rsidP="00B36447">
      <w:pPr>
        <w:rPr>
          <w:lang w:val="en-GB"/>
        </w:rPr>
      </w:pPr>
      <w:r>
        <w:rPr>
          <w:lang w:val="en-GB"/>
        </w:rPr>
        <w:t xml:space="preserve">For n+3 processing timeline, we will need to define </w:t>
      </w:r>
      <w:r w:rsidR="000E564D">
        <w:rPr>
          <w:lang w:val="en-GB"/>
        </w:rPr>
        <w:t xml:space="preserve">the necessary HARQ timelines </w:t>
      </w:r>
      <w:r>
        <w:rPr>
          <w:lang w:val="en-GB"/>
        </w:rPr>
        <w:t xml:space="preserve">for each UL/DL TDD configuration. Since asynchronous HARQ </w:t>
      </w:r>
      <w:r w:rsidR="0034744B">
        <w:rPr>
          <w:lang w:val="en-GB"/>
        </w:rPr>
        <w:t>will be used for PUSCH, we do not</w:t>
      </w:r>
      <w:r>
        <w:rPr>
          <w:lang w:val="en-GB"/>
        </w:rPr>
        <w:t xml:space="preserve"> need to define timeline between PUSCH and PHICH anymore. Since PUSCH in UpPTS is supported in Rel 13, the n+3 timeline design should cover that case as well.</w:t>
      </w:r>
      <w:r w:rsidR="002D08DC">
        <w:rPr>
          <w:lang w:val="en-GB"/>
        </w:rPr>
        <w:t xml:space="preserve"> </w:t>
      </w:r>
    </w:p>
    <w:p w14:paraId="6E59940C" w14:textId="2770536E" w:rsidR="002D08DC" w:rsidRDefault="002D08DC" w:rsidP="002D08DC">
      <w:pPr>
        <w:pStyle w:val="TH"/>
      </w:pPr>
      <w:bookmarkStart w:id="3" w:name="_Ref457904311"/>
      <w:r>
        <w:t xml:space="preserve">Table </w:t>
      </w:r>
      <w:r w:rsidR="00037E18">
        <w:fldChar w:fldCharType="begin"/>
      </w:r>
      <w:r w:rsidR="00037E18">
        <w:instrText xml:space="preserve"> SEQ Table \* ARABIC </w:instrText>
      </w:r>
      <w:r w:rsidR="00037E18">
        <w:fldChar w:fldCharType="separate"/>
      </w:r>
      <w:r w:rsidR="006325B3">
        <w:rPr>
          <w:noProof/>
        </w:rPr>
        <w:t>1</w:t>
      </w:r>
      <w:r w:rsidR="00037E18">
        <w:rPr>
          <w:noProof/>
        </w:rPr>
        <w:fldChar w:fldCharType="end"/>
      </w:r>
      <w:bookmarkEnd w:id="3"/>
      <w:r>
        <w:t>. Uplink-downlink configurations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16"/>
        <w:gridCol w:w="2973"/>
        <w:gridCol w:w="456"/>
        <w:gridCol w:w="443"/>
        <w:gridCol w:w="456"/>
        <w:gridCol w:w="456"/>
        <w:gridCol w:w="456"/>
        <w:gridCol w:w="456"/>
        <w:gridCol w:w="456"/>
        <w:gridCol w:w="456"/>
        <w:gridCol w:w="456"/>
        <w:gridCol w:w="449"/>
      </w:tblGrid>
      <w:tr w:rsidR="002D08DC" w:rsidRPr="005B11E1" w14:paraId="21077B5E" w14:textId="77777777" w:rsidTr="000E564D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178A8" w14:textId="77777777" w:rsidR="002D08DC" w:rsidRDefault="002D08DC" w:rsidP="000E564D">
            <w:pPr>
              <w:pStyle w:val="TAH"/>
            </w:pPr>
            <w:r>
              <w:t xml:space="preserve">Uplink-downlink </w:t>
            </w:r>
          </w:p>
          <w:p w14:paraId="50CEBF3D" w14:textId="77777777" w:rsidR="002D08DC" w:rsidRDefault="002D08DC" w:rsidP="000E564D">
            <w:pPr>
              <w:pStyle w:val="TAH"/>
            </w:pPr>
            <w: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8B6AE4" w14:textId="77777777" w:rsidR="002D08DC" w:rsidRDefault="002D08DC" w:rsidP="000E564D">
            <w:pPr>
              <w:pStyle w:val="TAH"/>
            </w:pPr>
            <w:r>
              <w:t xml:space="preserve">Downlink-to-Uplink </w:t>
            </w:r>
          </w:p>
          <w:p w14:paraId="4D907D9A" w14:textId="77777777" w:rsidR="002D08DC" w:rsidRDefault="002D08DC" w:rsidP="000E564D">
            <w:pPr>
              <w:pStyle w:val="TAH"/>
            </w:pPr>
            <w: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2F4F71" w14:textId="77777777" w:rsidR="002D08DC" w:rsidRDefault="002D08DC" w:rsidP="000E564D">
            <w:pPr>
              <w:pStyle w:val="TAH"/>
            </w:pPr>
            <w:r>
              <w:t>Subframe number</w:t>
            </w:r>
          </w:p>
        </w:tc>
      </w:tr>
      <w:tr w:rsidR="002D08DC" w14:paraId="6003FF01" w14:textId="77777777" w:rsidTr="000E564D">
        <w:trPr>
          <w:cantSplit/>
          <w:jc w:val="center"/>
        </w:trPr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148C68" w14:textId="77777777" w:rsidR="002D08DC" w:rsidRDefault="002D08DC" w:rsidP="000E564D">
            <w:pPr>
              <w:pStyle w:val="TAH"/>
            </w:pPr>
          </w:p>
        </w:tc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B41A8" w14:textId="77777777" w:rsidR="002D08DC" w:rsidRDefault="002D08DC" w:rsidP="000E564D">
            <w:pPr>
              <w:pStyle w:val="TAH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F295A3" w14:textId="77777777" w:rsidR="002D08DC" w:rsidRDefault="002D08DC" w:rsidP="000E564D">
            <w:pPr>
              <w:pStyle w:val="TAH"/>
            </w:pPr>
            <w: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634C42" w14:textId="77777777" w:rsidR="002D08DC" w:rsidRDefault="002D08DC" w:rsidP="000E564D">
            <w:pPr>
              <w:pStyle w:val="TAH"/>
            </w:pPr>
            <w: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7142BE" w14:textId="77777777" w:rsidR="002D08DC" w:rsidRDefault="002D08DC" w:rsidP="000E564D">
            <w:pPr>
              <w:pStyle w:val="TAH"/>
            </w:pPr>
            <w: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A206F" w14:textId="77777777" w:rsidR="002D08DC" w:rsidRDefault="002D08DC" w:rsidP="000E564D">
            <w:pPr>
              <w:pStyle w:val="TAH"/>
            </w:pPr>
            <w: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5AF8A6" w14:textId="77777777" w:rsidR="002D08DC" w:rsidRDefault="002D08DC" w:rsidP="000E564D">
            <w:pPr>
              <w:pStyle w:val="TAH"/>
            </w:pPr>
            <w: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1C63C" w14:textId="77777777" w:rsidR="002D08DC" w:rsidRDefault="002D08DC" w:rsidP="000E564D">
            <w:pPr>
              <w:pStyle w:val="TAH"/>
            </w:pPr>
            <w: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E9BAD" w14:textId="77777777" w:rsidR="002D08DC" w:rsidRDefault="002D08DC" w:rsidP="000E564D">
            <w:pPr>
              <w:pStyle w:val="TAH"/>
            </w:pPr>
            <w: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47184E" w14:textId="77777777" w:rsidR="002D08DC" w:rsidRDefault="002D08DC" w:rsidP="000E564D">
            <w:pPr>
              <w:pStyle w:val="TAH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C6E15" w14:textId="77777777" w:rsidR="002D08DC" w:rsidRDefault="002D08DC" w:rsidP="000E564D">
            <w:pPr>
              <w:pStyle w:val="TAH"/>
            </w:pPr>
            <w: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97FE50" w14:textId="77777777" w:rsidR="002D08DC" w:rsidRDefault="002D08DC" w:rsidP="000E564D">
            <w:pPr>
              <w:pStyle w:val="TAH"/>
            </w:pPr>
            <w:r>
              <w:t>9</w:t>
            </w:r>
          </w:p>
        </w:tc>
      </w:tr>
      <w:tr w:rsidR="002D08DC" w:rsidRPr="005B11E1" w14:paraId="6C5C27E5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AF32" w14:textId="77777777" w:rsidR="002D08DC" w:rsidRDefault="002D08DC" w:rsidP="000E564D">
            <w:pPr>
              <w:pStyle w:val="TAC"/>
            </w:pPr>
            <w: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BEDE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4335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2C23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F323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56F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0B2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D7F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20E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432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A53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6B5A" w14:textId="77777777" w:rsidR="002D08DC" w:rsidRDefault="002D08DC" w:rsidP="000E564D">
            <w:pPr>
              <w:pStyle w:val="TAC"/>
            </w:pPr>
            <w:r>
              <w:t>U</w:t>
            </w:r>
          </w:p>
        </w:tc>
      </w:tr>
      <w:tr w:rsidR="002D08DC" w:rsidRPr="005B11E1" w14:paraId="178C0358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71FB" w14:textId="77777777" w:rsidR="002D08DC" w:rsidRDefault="002D08DC" w:rsidP="000E564D">
            <w:pPr>
              <w:pStyle w:val="TAC"/>
            </w:pPr>
            <w:r>
              <w:t>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257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4A6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0563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8FDE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F684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E8A5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A861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720C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03E9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DB6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15D9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11329167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4D1" w14:textId="77777777" w:rsidR="002D08DC" w:rsidRDefault="002D08DC" w:rsidP="000E564D">
            <w:pPr>
              <w:pStyle w:val="TAC"/>
            </w:pPr>
            <w:r>
              <w:t>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B90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F40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36F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9970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280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027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3181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EF44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CF88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675A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C475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53CBE4CA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C82D" w14:textId="77777777" w:rsidR="002D08DC" w:rsidRDefault="002D08DC" w:rsidP="000E564D">
            <w:pPr>
              <w:pStyle w:val="TAC"/>
            </w:pPr>
            <w: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4330" w14:textId="77777777" w:rsidR="002D08DC" w:rsidRDefault="002D08DC" w:rsidP="000E564D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3DEF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EE3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84A6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ACA4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15B3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534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0603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5E4E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BF8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C582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011580D4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E0C" w14:textId="77777777" w:rsidR="002D08DC" w:rsidRDefault="002D08DC" w:rsidP="000E564D">
            <w:pPr>
              <w:pStyle w:val="TAC"/>
            </w:pPr>
            <w:r>
              <w:t>4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B514" w14:textId="77777777" w:rsidR="002D08DC" w:rsidRDefault="002D08DC" w:rsidP="000E564D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AE7B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AC4F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FD7D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D05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A3E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2B0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BD82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D168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70EE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0E8A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5A8D100E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D70" w14:textId="77777777" w:rsidR="002D08DC" w:rsidRDefault="002D08DC" w:rsidP="000E564D">
            <w:pPr>
              <w:pStyle w:val="TAC"/>
            </w:pPr>
            <w: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82E9" w14:textId="77777777" w:rsidR="002D08DC" w:rsidRDefault="002D08DC" w:rsidP="000E564D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617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6FA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541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158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81F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907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F37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C15A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635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3C60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02E97C62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D97A" w14:textId="77777777" w:rsidR="002D08DC" w:rsidRDefault="002D08DC" w:rsidP="000E564D">
            <w:pPr>
              <w:pStyle w:val="TAC"/>
            </w:pPr>
            <w:r>
              <w:t>6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08D7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131F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F2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7125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7189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471F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4C8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94FC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29C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049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46BD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</w:tbl>
    <w:p w14:paraId="4C49380A" w14:textId="77777777" w:rsidR="002D08DC" w:rsidRPr="001F6D33" w:rsidRDefault="002D08DC" w:rsidP="00B36447">
      <w:pPr>
        <w:rPr>
          <w:lang w:val="en-GB"/>
        </w:rPr>
      </w:pPr>
    </w:p>
    <w:p w14:paraId="3D9E2EED" w14:textId="3389B4E2" w:rsidR="00C97A6E" w:rsidRDefault="001F6D33" w:rsidP="001F6D33">
      <w:pPr>
        <w:pStyle w:val="Heading2"/>
      </w:pPr>
      <w:r>
        <w:t>2.1</w:t>
      </w:r>
      <w:r>
        <w:tab/>
        <w:t>PDSCH to ACK/NAK timeline</w:t>
      </w:r>
    </w:p>
    <w:p w14:paraId="245B6730" w14:textId="66F5196B" w:rsidR="00125039" w:rsidRDefault="00125039" w:rsidP="00B36447">
      <w:pPr>
        <w:rPr>
          <w:lang w:val="en-GB"/>
        </w:rPr>
      </w:pPr>
      <w:r>
        <w:rPr>
          <w:lang w:val="en-GB"/>
        </w:rPr>
        <w:t>The basic principles applied are:</w:t>
      </w:r>
    </w:p>
    <w:p w14:paraId="6EB4304E" w14:textId="77777777" w:rsidR="00B36447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>The minimum timing offset is 3</w:t>
      </w:r>
    </w:p>
    <w:p w14:paraId="2A796CFE" w14:textId="77777777" w:rsidR="00B36447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>ACK/NAK can only be transmitted in U subframes</w:t>
      </w:r>
    </w:p>
    <w:p w14:paraId="4AA996EA" w14:textId="22582468" w:rsidR="00125039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 xml:space="preserve">Some effort is applied to balance the ACK/NAK load across different </w:t>
      </w:r>
      <w:r w:rsidR="00B36447" w:rsidRPr="00F11C49">
        <w:rPr>
          <w:sz w:val="20"/>
          <w:lang w:val="en-GB"/>
        </w:rPr>
        <w:t>U subframes</w:t>
      </w:r>
    </w:p>
    <w:p w14:paraId="27D86A25" w14:textId="77777777" w:rsidR="00F11C49" w:rsidRDefault="00F11C49" w:rsidP="00125039">
      <w:pPr>
        <w:rPr>
          <w:lang w:val="en-GB"/>
        </w:rPr>
      </w:pPr>
    </w:p>
    <w:p w14:paraId="44ED0576" w14:textId="473A1F2D" w:rsidR="00125039" w:rsidRPr="00125039" w:rsidRDefault="00523567" w:rsidP="00125039">
      <w:pPr>
        <w:rPr>
          <w:lang w:val="en-GB"/>
        </w:rPr>
      </w:pPr>
      <w:r>
        <w:rPr>
          <w:lang w:val="en-GB"/>
        </w:rPr>
        <w:t xml:space="preserve">Given that Option 2 from the previous agreement achieves a lower latency, we propose to adopt the DL HARQ timing in Table 2 for UL/DL configuration 6. </w:t>
      </w:r>
    </w:p>
    <w:p w14:paraId="2C9BE123" w14:textId="708E399A" w:rsidR="008D6288" w:rsidRPr="008D6288" w:rsidRDefault="00B36447" w:rsidP="008D6288">
      <w:pPr>
        <w:keepNext/>
        <w:keepLines/>
        <w:spacing w:before="60"/>
        <w:jc w:val="center"/>
        <w:rPr>
          <w:rFonts w:ascii="Arial" w:eastAsia="MS Mincho" w:hAnsi="Arial" w:cs="Arial"/>
          <w:b/>
          <w:lang w:val="en-GB" w:eastAsia="en-GB"/>
        </w:rPr>
      </w:pPr>
      <w:bookmarkStart w:id="4" w:name="_Ref473749908"/>
      <w:r w:rsidRPr="00B36447">
        <w:rPr>
          <w:rFonts w:ascii="Arial" w:hAnsi="Arial" w:cs="Arial"/>
          <w:b/>
        </w:rPr>
        <w:t xml:space="preserve">Table </w:t>
      </w:r>
      <w:r w:rsidRPr="00B36447">
        <w:rPr>
          <w:rFonts w:ascii="Arial" w:hAnsi="Arial" w:cs="Arial"/>
          <w:b/>
        </w:rPr>
        <w:fldChar w:fldCharType="begin"/>
      </w:r>
      <w:r w:rsidRPr="00B36447">
        <w:rPr>
          <w:rFonts w:ascii="Arial" w:hAnsi="Arial" w:cs="Arial"/>
          <w:b/>
        </w:rPr>
        <w:instrText xml:space="preserve"> SEQ Table \* ARABIC </w:instrText>
      </w:r>
      <w:r w:rsidRPr="00B36447">
        <w:rPr>
          <w:rFonts w:ascii="Arial" w:hAnsi="Arial" w:cs="Arial"/>
          <w:b/>
        </w:rPr>
        <w:fldChar w:fldCharType="separate"/>
      </w:r>
      <w:r w:rsidR="006325B3">
        <w:rPr>
          <w:rFonts w:ascii="Arial" w:hAnsi="Arial" w:cs="Arial"/>
          <w:b/>
          <w:noProof/>
        </w:rPr>
        <w:t>2</w:t>
      </w:r>
      <w:r w:rsidRPr="00B36447">
        <w:rPr>
          <w:rFonts w:ascii="Arial" w:hAnsi="Arial" w:cs="Arial"/>
          <w:b/>
        </w:rPr>
        <w:fldChar w:fldCharType="end"/>
      </w:r>
      <w:bookmarkEnd w:id="4"/>
      <w:r w:rsidR="008D6288" w:rsidRPr="008D6288">
        <w:rPr>
          <w:rFonts w:ascii="Arial" w:eastAsia="MS Mincho" w:hAnsi="Arial" w:cs="Arial"/>
          <w:b/>
          <w:lang w:val="en-GB" w:eastAsia="en-GB"/>
        </w:rPr>
        <w:t xml:space="preserve">: Downlink association set </w:t>
      </w:r>
      <w:r w:rsidR="008D6288" w:rsidRPr="00B36447">
        <w:rPr>
          <w:rFonts w:ascii="Arial" w:eastAsia="MS Mincho" w:hAnsi="Arial" w:cs="Arial"/>
          <w:b/>
          <w:noProof/>
          <w:position w:val="-10"/>
          <w:sz w:val="19"/>
          <w:szCs w:val="19"/>
        </w:rPr>
        <w:drawing>
          <wp:inline distT="0" distB="0" distL="0" distR="0" wp14:anchorId="716C1FAA" wp14:editId="3C25B34C">
            <wp:extent cx="171450" cy="18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288" w:rsidRPr="008D6288">
        <w:rPr>
          <w:rFonts w:ascii="Arial" w:eastAsia="MS Mincho" w:hAnsi="Arial" w:cs="Arial"/>
          <w:b/>
          <w:i/>
          <w:iCs/>
          <w:lang w:val="en-GB" w:eastAsia="en-GB"/>
        </w:rPr>
        <w:t xml:space="preserve">: </w:t>
      </w:r>
      <w:r w:rsidR="008D6288" w:rsidRPr="00B36447">
        <w:rPr>
          <w:rFonts w:ascii="Arial" w:eastAsia="MS Mincho" w:hAnsi="Arial" w:cs="Arial"/>
          <w:b/>
          <w:iCs/>
          <w:noProof/>
          <w:position w:val="-12"/>
          <w:sz w:val="19"/>
          <w:szCs w:val="19"/>
        </w:rPr>
        <w:drawing>
          <wp:inline distT="0" distB="0" distL="0" distR="0" wp14:anchorId="5C07A6EE" wp14:editId="677E37B7">
            <wp:extent cx="8382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288" w:rsidRPr="008D6288">
        <w:rPr>
          <w:rFonts w:ascii="Arial" w:eastAsia="MS Mincho" w:hAnsi="Arial" w:cs="Arial"/>
          <w:b/>
          <w:lang w:val="en-GB" w:eastAsia="en-GB"/>
        </w:rPr>
        <w:t xml:space="preserve"> for TDD</w:t>
      </w:r>
      <w:r w:rsidR="00523567">
        <w:rPr>
          <w:rFonts w:ascii="Arial" w:eastAsia="MS Mincho" w:hAnsi="Arial" w:cs="Arial"/>
          <w:b/>
          <w:lang w:val="en-GB" w:eastAsia="en-GB"/>
        </w:rPr>
        <w:t xml:space="preserve"> UL/DL Configuration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517"/>
        <w:gridCol w:w="317"/>
        <w:gridCol w:w="317"/>
        <w:gridCol w:w="317"/>
        <w:gridCol w:w="317"/>
        <w:gridCol w:w="317"/>
        <w:gridCol w:w="317"/>
        <w:gridCol w:w="317"/>
      </w:tblGrid>
      <w:tr w:rsidR="008D6288" w:rsidRPr="008D6288" w14:paraId="05B16D7F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7318CC0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UL/DL</w:t>
            </w:r>
          </w:p>
          <w:p w14:paraId="19586AA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700187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 xml:space="preserve">Subframe </w:t>
            </w:r>
            <w:r w:rsidRPr="008D6288">
              <w:rPr>
                <w:rFonts w:ascii="Arial" w:eastAsia="MS Mincho" w:hAnsi="Arial"/>
                <w:b/>
                <w:i/>
                <w:iCs/>
                <w:sz w:val="18"/>
                <w:lang w:val="en-GB" w:eastAsia="en-GB"/>
              </w:rPr>
              <w:t>n</w:t>
            </w:r>
          </w:p>
        </w:tc>
      </w:tr>
      <w:tr w:rsidR="008D6288" w:rsidRPr="008D6288" w14:paraId="1A36F770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2C25BC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548D04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6B9AA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C18B52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E9C99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5E7A9C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36A18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40B03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B3DC0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30CFA6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3EEC63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9</w:t>
            </w:r>
          </w:p>
        </w:tc>
      </w:tr>
      <w:tr w:rsidR="008D6288" w:rsidRPr="008D6288" w14:paraId="62100341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271ED7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65374AF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544C2D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9F2D63F" w14:textId="19451E33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4411EE34" w14:textId="2465E7ED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7EEC0705" w14:textId="5663E21C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FD64B9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B1FCF88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E6953CC" w14:textId="40C7176F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9C08637" w14:textId="4EC8D5B5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09E99BF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</w:tbl>
    <w:p w14:paraId="6D2D852D" w14:textId="71763259" w:rsidR="00125039" w:rsidRDefault="00125039" w:rsidP="001F6D33">
      <w:pPr>
        <w:rPr>
          <w:rFonts w:asciiTheme="minorHAnsi" w:hAnsiTheme="minorHAnsi"/>
          <w:lang w:val="en-GB"/>
        </w:rPr>
      </w:pPr>
    </w:p>
    <w:p w14:paraId="5E766A6E" w14:textId="324543F0" w:rsidR="00B36447" w:rsidRPr="002D08DC" w:rsidRDefault="002D08DC" w:rsidP="002D08DC">
      <w:pPr>
        <w:rPr>
          <w:b/>
          <w:lang w:val="en-GB"/>
        </w:rPr>
      </w:pPr>
      <w:bookmarkStart w:id="5" w:name="p1"/>
      <w:r w:rsidRPr="002D08DC">
        <w:rPr>
          <w:b/>
          <w:lang w:val="en-GB"/>
        </w:rPr>
        <w:t xml:space="preserve">Proposal </w:t>
      </w:r>
      <w:r w:rsidRPr="002D08DC">
        <w:rPr>
          <w:b/>
          <w:lang w:val="en-GB"/>
        </w:rPr>
        <w:fldChar w:fldCharType="begin"/>
      </w:r>
      <w:r w:rsidRPr="002D08DC">
        <w:rPr>
          <w:b/>
          <w:lang w:val="en-GB"/>
        </w:rPr>
        <w:instrText xml:space="preserve"> seq prop </w:instrText>
      </w:r>
      <w:r w:rsidRPr="002D08DC">
        <w:rPr>
          <w:b/>
          <w:lang w:val="en-GB"/>
        </w:rPr>
        <w:fldChar w:fldCharType="separate"/>
      </w:r>
      <w:r w:rsidR="006325B3">
        <w:rPr>
          <w:b/>
          <w:noProof/>
          <w:lang w:val="en-GB"/>
        </w:rPr>
        <w:t>1</w:t>
      </w:r>
      <w:r w:rsidRPr="002D08DC">
        <w:rPr>
          <w:b/>
          <w:lang w:val="en-GB"/>
        </w:rPr>
        <w:fldChar w:fldCharType="end"/>
      </w:r>
      <w:r w:rsidR="0034744B">
        <w:rPr>
          <w:b/>
          <w:lang w:val="en-GB"/>
        </w:rPr>
        <w:t>:</w:t>
      </w:r>
      <w:r w:rsidRPr="002D08DC">
        <w:rPr>
          <w:b/>
          <w:lang w:val="en-GB"/>
        </w:rPr>
        <w:t xml:space="preserve"> Adopt </w:t>
      </w:r>
      <w:r w:rsidRPr="002D08DC">
        <w:rPr>
          <w:b/>
          <w:lang w:val="en-GB"/>
        </w:rPr>
        <w:fldChar w:fldCharType="begin"/>
      </w:r>
      <w:r w:rsidRPr="002D08DC">
        <w:rPr>
          <w:b/>
          <w:lang w:val="en-GB"/>
        </w:rPr>
        <w:instrText xml:space="preserve"> REF _Ref473749908 \h  \* MERGEFORMAT </w:instrText>
      </w:r>
      <w:r w:rsidRPr="002D08DC">
        <w:rPr>
          <w:b/>
          <w:lang w:val="en-GB"/>
        </w:rPr>
      </w:r>
      <w:r w:rsidRPr="002D08DC">
        <w:rPr>
          <w:b/>
          <w:lang w:val="en-GB"/>
        </w:rPr>
        <w:fldChar w:fldCharType="separate"/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2</w:t>
      </w:r>
      <w:r w:rsidRPr="002D08DC">
        <w:rPr>
          <w:b/>
          <w:lang w:val="en-GB"/>
        </w:rPr>
        <w:fldChar w:fldCharType="end"/>
      </w:r>
      <w:r w:rsidRPr="002D08DC">
        <w:rPr>
          <w:b/>
          <w:lang w:val="en-GB"/>
        </w:rPr>
        <w:t xml:space="preserve"> as the PDSCH to ACK/NAK timing</w:t>
      </w:r>
      <w:r w:rsidR="00523567">
        <w:rPr>
          <w:b/>
          <w:lang w:val="en-GB"/>
        </w:rPr>
        <w:t xml:space="preserve"> for TDD configuration 6</w:t>
      </w:r>
      <w:r w:rsidRPr="002D08DC">
        <w:rPr>
          <w:b/>
          <w:lang w:val="en-GB"/>
        </w:rPr>
        <w:t>.</w:t>
      </w:r>
    </w:p>
    <w:bookmarkEnd w:id="5"/>
    <w:p w14:paraId="47A99104" w14:textId="0D10CB90" w:rsidR="001F6D33" w:rsidRDefault="001F6D33" w:rsidP="001F6D33">
      <w:pPr>
        <w:pStyle w:val="Heading2"/>
      </w:pPr>
      <w:r>
        <w:t>2.2</w:t>
      </w:r>
      <w:r>
        <w:tab/>
        <w:t>UL grant to PUSCH timeline</w:t>
      </w:r>
    </w:p>
    <w:p w14:paraId="585E1E51" w14:textId="0F19ABF6" w:rsidR="00A1474C" w:rsidRPr="00A1474C" w:rsidRDefault="00A1474C" w:rsidP="00A1474C">
      <w:pPr>
        <w:rPr>
          <w:lang w:val="en-GB"/>
        </w:rPr>
      </w:pPr>
      <w:r>
        <w:rPr>
          <w:lang w:val="en-GB"/>
        </w:rPr>
        <w:t xml:space="preserve">For </w:t>
      </w:r>
      <w:r w:rsidR="00812B81">
        <w:rPr>
          <w:lang w:val="en-GB"/>
        </w:rPr>
        <w:t>UL grant to PUSCH timeline, it is agreed to d</w:t>
      </w:r>
      <w:r w:rsidR="0034744B">
        <w:rPr>
          <w:lang w:val="en-GB"/>
        </w:rPr>
        <w:t>own select within the following:</w:t>
      </w:r>
    </w:p>
    <w:p w14:paraId="199EEBD3" w14:textId="77777777" w:rsidR="00A1474C" w:rsidRPr="000A0EF3" w:rsidRDefault="00A1474C" w:rsidP="00812B81">
      <w:pPr>
        <w:numPr>
          <w:ilvl w:val="0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0 and special subframe configuration (SSC) 0-10</w:t>
      </w:r>
    </w:p>
    <w:p w14:paraId="00C9BCF9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56633C3A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380A5783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7FCC04BE" w14:textId="77777777" w:rsidR="00A1474C" w:rsidRPr="000A0EF3" w:rsidRDefault="00A1474C" w:rsidP="00812B81">
      <w:pPr>
        <w:numPr>
          <w:ilvl w:val="2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lastRenderedPageBreak/>
        <w:t>Note: The timings highlighted in red are only applicable to special subframe configuration 10</w:t>
      </w:r>
    </w:p>
    <w:p w14:paraId="50DEEA27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12C9C133" w14:textId="77777777" w:rsidR="00A1474C" w:rsidRPr="000A0EF3" w:rsidRDefault="00A1474C" w:rsidP="00812B81">
      <w:pPr>
        <w:numPr>
          <w:ilvl w:val="2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544"/>
        <w:gridCol w:w="544"/>
        <w:gridCol w:w="388"/>
        <w:gridCol w:w="388"/>
        <w:gridCol w:w="388"/>
      </w:tblGrid>
      <w:tr w:rsidR="00A1474C" w:rsidRPr="000A0EF3" w14:paraId="02DC7355" w14:textId="77777777" w:rsidTr="001850DB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056BA3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0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F2934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6A75F96D" w14:textId="77777777" w:rsidTr="001850DB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12346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31265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56EA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41EA56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7A28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B32B9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9B7D05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801C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083A4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AFB418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9CC674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2EFD502F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EA7A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2C8CC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E221C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6F6A8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5CB0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59ADAB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85DD3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4464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69482B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0277CE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B000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7E5E8E58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F9D8AA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9D76F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AA9D3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E1B7B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23DA0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130D7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7C4F4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B85C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57110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354A88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90917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1A5AC0E6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7C1C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0BF4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5739DF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3FE7F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729D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D504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2CD98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1086D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CF9EA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C685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AAAE3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402056C2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A709E7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33AE4B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2691B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7265E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07E42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782C1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00BDE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410E7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92BCF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27F63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3DD4FA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133A7EBF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D257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25F82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96B094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00FA00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3C2D7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6A13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3EFDC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4590D4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200E9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79DA10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F757A" w14:textId="77777777" w:rsidR="00A1474C" w:rsidRPr="000A0EF3" w:rsidRDefault="00A1474C" w:rsidP="001850DB">
            <w:pPr>
              <w:spacing w:after="0"/>
              <w:rPr>
                <w:rFonts w:eastAsia="MS Mincho"/>
                <w:lang w:eastAsia="ja-JP"/>
              </w:rPr>
            </w:pPr>
          </w:p>
        </w:tc>
      </w:tr>
    </w:tbl>
    <w:p w14:paraId="461D2C6B" w14:textId="77777777" w:rsidR="00A1474C" w:rsidRPr="000A0EF3" w:rsidRDefault="00A1474C" w:rsidP="00812B81">
      <w:pPr>
        <w:numPr>
          <w:ilvl w:val="0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6 and special subframe configuration (SSC) 0-10</w:t>
      </w:r>
    </w:p>
    <w:p w14:paraId="683DE633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29B530DC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272024D7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1732196F" w14:textId="77777777" w:rsidR="00A1474C" w:rsidRPr="000A0EF3" w:rsidRDefault="00A1474C" w:rsidP="00812B81">
      <w:pPr>
        <w:numPr>
          <w:ilvl w:val="2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78067C2E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2BD6EE24" w14:textId="77777777" w:rsidR="00A1474C" w:rsidRPr="000A0EF3" w:rsidRDefault="00A1474C" w:rsidP="00812B81">
      <w:pPr>
        <w:numPr>
          <w:ilvl w:val="2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6F7AB79D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5: option 6 for SSC 0-10</w:t>
      </w:r>
    </w:p>
    <w:p w14:paraId="51E2E863" w14:textId="77777777" w:rsidR="00A1474C" w:rsidRDefault="00A1474C" w:rsidP="00812B81">
      <w:pPr>
        <w:numPr>
          <w:ilvl w:val="2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66E6B83C" w14:textId="77777777" w:rsidR="0034744B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3C36B4A8" w14:textId="77777777" w:rsidR="0034744B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19BD6939" w14:textId="77777777" w:rsidR="0034744B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127A8188" w14:textId="77777777" w:rsidR="0034744B" w:rsidRPr="000A0EF3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388"/>
        <w:gridCol w:w="544"/>
        <w:gridCol w:w="388"/>
        <w:gridCol w:w="388"/>
        <w:gridCol w:w="388"/>
      </w:tblGrid>
      <w:tr w:rsidR="00A1474C" w:rsidRPr="000A0EF3" w14:paraId="6857AC9E" w14:textId="77777777" w:rsidTr="001850DB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F9FC9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6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C633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701D5AFD" w14:textId="77777777" w:rsidTr="001850DB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60FA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4375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9CCA9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15F57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625C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339F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2FB2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09623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A3637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ED27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6C199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65771A98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88629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F9C3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A166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AF88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D8EA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6E30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4F6FA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A84A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EC1B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9B8B2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3593E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064748C7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41CB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EC77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5F28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6BD0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F6D9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D34B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B528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9D1E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970C4D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BF96F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0FC6B7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52BA8CEE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BFBC27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21769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8D8B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4E6F1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09CA2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D4ED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E5DCE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5770B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8AFEA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944E3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B46CB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53DEEEB8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D5D0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5C15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F6CF25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57C2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9E45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293F6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727145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 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701A89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B6FBF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EE33C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45912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</w:tr>
      <w:tr w:rsidR="00A1474C" w:rsidRPr="000A0EF3" w14:paraId="5F0AF47A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8E95A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CF9B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258B8B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674337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8A682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A6B7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89C97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393A8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44664E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582BF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5AD0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3F9B72CA" w14:textId="77777777" w:rsidTr="001850DB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1C29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1EAC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88D50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218AC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49337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47F974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9AAD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BA976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80E5E9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117E1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DCC82" w14:textId="77777777" w:rsidR="00A1474C" w:rsidRPr="000A0EF3" w:rsidRDefault="00A1474C" w:rsidP="001850DB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</w:tbl>
    <w:p w14:paraId="26F2D650" w14:textId="09447924" w:rsidR="001F6D33" w:rsidRDefault="001F6D33" w:rsidP="001F6D33">
      <w:pPr>
        <w:rPr>
          <w:lang w:val="en-GB"/>
        </w:rPr>
      </w:pPr>
    </w:p>
    <w:p w14:paraId="2F4BA7B7" w14:textId="262548C8" w:rsidR="00812B81" w:rsidRDefault="00812B81" w:rsidP="0034744B">
      <w:pPr>
        <w:jc w:val="both"/>
        <w:rPr>
          <w:lang w:val="en-GB"/>
        </w:rPr>
      </w:pPr>
      <w:r>
        <w:rPr>
          <w:lang w:val="en-GB"/>
        </w:rPr>
        <w:t>For simplicity, it will be preferable to have a common design to support both PUSCH in UpPTS enable and disabled. Therefore, it is preferred to have a common timeline for all SSCs. Then for configuration 0, we have Alt 3 and Alt 4, and for configuration 6, we have Alt 3, Alt 4, and Alt 5. For these remaining alternatives, for PUSCH in normal UL subframe, Alt 4 for configuration 0 and Alt 5 for configuration 6 have the smallest average delay. Therefore</w:t>
      </w:r>
      <w:r w:rsidR="00523567">
        <w:rPr>
          <w:lang w:val="en-GB"/>
        </w:rPr>
        <w:t>,</w:t>
      </w:r>
      <w:r>
        <w:rPr>
          <w:lang w:val="en-GB"/>
        </w:rPr>
        <w:t xml:space="preserve"> we prefer Alt 4 for configuration 0 and Alt 5 for configuration 6.</w:t>
      </w:r>
    </w:p>
    <w:p w14:paraId="709F6277" w14:textId="139CA57F" w:rsidR="00812B81" w:rsidRPr="00812B81" w:rsidRDefault="00812B81" w:rsidP="00812B81">
      <w:pPr>
        <w:rPr>
          <w:b/>
          <w:lang w:val="en-GB"/>
        </w:rPr>
      </w:pPr>
      <w:bookmarkStart w:id="6" w:name="p2"/>
      <w:r w:rsidRPr="00812B81">
        <w:rPr>
          <w:b/>
          <w:lang w:val="en-GB"/>
        </w:rPr>
        <w:t xml:space="preserve">Proposal </w:t>
      </w:r>
      <w:r w:rsidRPr="00812B81">
        <w:rPr>
          <w:b/>
          <w:lang w:val="en-GB"/>
        </w:rPr>
        <w:fldChar w:fldCharType="begin"/>
      </w:r>
      <w:r w:rsidRPr="00812B81">
        <w:rPr>
          <w:b/>
          <w:lang w:val="en-GB"/>
        </w:rPr>
        <w:instrText xml:space="preserve"> seq prop </w:instrText>
      </w:r>
      <w:r w:rsidRPr="00812B81">
        <w:rPr>
          <w:b/>
          <w:lang w:val="en-GB"/>
        </w:rPr>
        <w:fldChar w:fldCharType="separate"/>
      </w:r>
      <w:r w:rsidR="006325B3">
        <w:rPr>
          <w:b/>
          <w:noProof/>
          <w:lang w:val="en-GB"/>
        </w:rPr>
        <w:t>2</w:t>
      </w:r>
      <w:r w:rsidRPr="00812B81">
        <w:rPr>
          <w:b/>
          <w:lang w:val="en-GB"/>
        </w:rPr>
        <w:fldChar w:fldCharType="end"/>
      </w:r>
      <w:r w:rsidR="0034744B">
        <w:rPr>
          <w:b/>
          <w:lang w:val="en-GB"/>
        </w:rPr>
        <w:t>:</w:t>
      </w:r>
      <w:r w:rsidRPr="00812B81">
        <w:rPr>
          <w:b/>
          <w:lang w:val="en-GB"/>
        </w:rPr>
        <w:t xml:space="preserve"> Adopt Alt 4 for configuration 0 and Alt 5 for configuration 6</w:t>
      </w:r>
    </w:p>
    <w:bookmarkEnd w:id="6"/>
    <w:p w14:paraId="76A83247" w14:textId="7FAFB5FE" w:rsidR="000E564D" w:rsidRDefault="000E564D" w:rsidP="000E564D">
      <w:pPr>
        <w:pStyle w:val="Heading2"/>
      </w:pPr>
      <w:r>
        <w:lastRenderedPageBreak/>
        <w:t>2.3</w:t>
      </w:r>
      <w:r>
        <w:tab/>
        <w:t>PUSCH power control timeline</w:t>
      </w:r>
    </w:p>
    <w:p w14:paraId="18242514" w14:textId="5DB78499" w:rsidR="000E564D" w:rsidRPr="006179B1" w:rsidRDefault="000E564D" w:rsidP="000E564D">
      <w:pPr>
        <w:rPr>
          <w:rFonts w:eastAsia="Times New Roman"/>
          <w:lang w:val="en-GB" w:eastAsia="en-GB"/>
        </w:rPr>
      </w:pPr>
      <w:r>
        <w:rPr>
          <w:lang w:val="en-GB"/>
        </w:rPr>
        <w:t xml:space="preserve">For PUSCH power control, a timeline needs to be defined such that for PUSCH transmission in subframe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, the power control command in subframe </w:t>
      </w:r>
      <m:oMath>
        <m:r>
          <w:rPr>
            <w:rFonts w:ascii="Cambria Math" w:hAnsi="Cambria Math"/>
            <w:lang w:val="en-GB"/>
          </w:rPr>
          <m:t>i-k</m:t>
        </m:r>
      </m:oMath>
      <w:r>
        <w:rPr>
          <w:lang w:val="en-GB"/>
        </w:rPr>
        <w:t xml:space="preserve"> will be followed. The selection of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essentially follows the UL grant to PUSCH </w:t>
      </w:r>
      <w:r w:rsidR="00DE7524">
        <w:rPr>
          <w:rFonts w:hint="eastAsia"/>
          <w:lang w:val="en-GB" w:eastAsia="zh-CN"/>
        </w:rPr>
        <w:t>timeline</w:t>
      </w:r>
      <w:r w:rsidR="00DE7524">
        <w:rPr>
          <w:lang w:val="en-GB" w:eastAsia="zh-CN"/>
        </w:rPr>
        <w:t xml:space="preserve">. </w:t>
      </w:r>
      <w:r w:rsidR="000A1088">
        <w:rPr>
          <w:lang w:val="en-GB" w:eastAsia="zh-CN"/>
        </w:rPr>
        <w:t>We propose t</w:t>
      </w:r>
      <w:r w:rsidR="00DE7524">
        <w:rPr>
          <w:lang w:val="en-GB" w:eastAsia="zh-CN"/>
        </w:rPr>
        <w:t xml:space="preserve">he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</w:t>
      </w:r>
      <w:r w:rsidR="000A1088">
        <w:rPr>
          <w:lang w:val="en-GB"/>
        </w:rPr>
        <w:t xml:space="preserve">values </w:t>
      </w:r>
      <w:r w:rsidR="00DE7524">
        <w:rPr>
          <w:lang w:val="en-GB"/>
        </w:rPr>
        <w:t>are shown</w:t>
      </w:r>
      <w:r>
        <w:rPr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_Ref457839162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325B3">
        <w:t xml:space="preserve">Table </w:t>
      </w:r>
      <w:r w:rsidR="006325B3">
        <w:rPr>
          <w:noProof/>
        </w:rPr>
        <w:t>3</w:t>
      </w:r>
      <w:r>
        <w:rPr>
          <w:lang w:val="en-GB"/>
        </w:rPr>
        <w:fldChar w:fldCharType="end"/>
      </w:r>
      <w:r w:rsidR="000A1088">
        <w:rPr>
          <w:lang w:val="en-GB"/>
        </w:rPr>
        <w:t>:</w:t>
      </w:r>
    </w:p>
    <w:p w14:paraId="3DAF343A" w14:textId="4BD887AD" w:rsidR="000E564D" w:rsidRPr="00E9040D" w:rsidRDefault="000E564D" w:rsidP="000E564D">
      <w:pPr>
        <w:pStyle w:val="TH"/>
      </w:pPr>
      <w:bookmarkStart w:id="7" w:name="_Ref457839162"/>
      <w:r>
        <w:t xml:space="preserve">Table </w:t>
      </w:r>
      <w:r w:rsidR="00037E18">
        <w:fldChar w:fldCharType="begin"/>
      </w:r>
      <w:r w:rsidR="00037E18">
        <w:instrText xml:space="preserve"> SEQ Table \* ARABIC </w:instrText>
      </w:r>
      <w:r w:rsidR="00037E18">
        <w:fldChar w:fldCharType="separate"/>
      </w:r>
      <w:r w:rsidR="006325B3">
        <w:rPr>
          <w:noProof/>
        </w:rPr>
        <w:t>3</w:t>
      </w:r>
      <w:r w:rsidR="00037E18">
        <w:rPr>
          <w:noProof/>
        </w:rPr>
        <w:fldChar w:fldCharType="end"/>
      </w:r>
      <w:bookmarkEnd w:id="7"/>
      <w:r>
        <w:t xml:space="preserve">. </w:t>
      </w:r>
      <w:r w:rsidRPr="00330B06">
        <w:rPr>
          <w:noProof/>
          <w:position w:val="-12"/>
        </w:rPr>
        <w:drawing>
          <wp:inline distT="0" distB="0" distL="0" distR="0" wp14:anchorId="29F99DE1" wp14:editId="682A9122">
            <wp:extent cx="474980" cy="225425"/>
            <wp:effectExtent l="0" t="0" r="127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i/>
        </w:rPr>
        <w:t xml:space="preserve"> </w:t>
      </w:r>
      <w:r w:rsidRPr="00E9040D">
        <w:t>for TDD configuration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0E564D" w:rsidRPr="00E9040D" w14:paraId="11B44AEC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0573653F" w14:textId="77777777" w:rsidR="000E564D" w:rsidRPr="00E9040D" w:rsidRDefault="000E564D" w:rsidP="000E564D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E9040D">
                  <w:t>TDD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UL/DL</w:t>
                </w:r>
              </w:smartTag>
            </w:smartTag>
            <w:r w:rsidRPr="00E9040D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36FFE300" w14:textId="77777777" w:rsidR="000E564D" w:rsidRPr="00E9040D" w:rsidRDefault="000E564D" w:rsidP="000E564D">
            <w:pPr>
              <w:pStyle w:val="TAH"/>
              <w:rPr>
                <w:i/>
              </w:rPr>
            </w:pPr>
            <w:r w:rsidRPr="00E9040D">
              <w:t xml:space="preserve">subframe number </w:t>
            </w:r>
            <w:r w:rsidRPr="00E9040D">
              <w:rPr>
                <w:i/>
              </w:rPr>
              <w:t>i</w:t>
            </w:r>
          </w:p>
        </w:tc>
      </w:tr>
      <w:tr w:rsidR="000E564D" w:rsidRPr="00E9040D" w14:paraId="7674C338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4CAB03FE" w14:textId="77777777" w:rsidR="000E564D" w:rsidRPr="00E9040D" w:rsidRDefault="000E564D" w:rsidP="000E564D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57C51352" w14:textId="77777777" w:rsidR="000E564D" w:rsidRPr="00E9040D" w:rsidRDefault="000E564D" w:rsidP="000E564D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</w:tcPr>
          <w:p w14:paraId="3E8307C8" w14:textId="77777777" w:rsidR="000E564D" w:rsidRPr="00E9040D" w:rsidRDefault="000E564D" w:rsidP="000E564D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</w:tcPr>
          <w:p w14:paraId="43CE5913" w14:textId="77777777" w:rsidR="000E564D" w:rsidRPr="00E9040D" w:rsidRDefault="000E564D" w:rsidP="000E564D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</w:tcPr>
          <w:p w14:paraId="5E3C0A70" w14:textId="77777777" w:rsidR="000E564D" w:rsidRPr="00E9040D" w:rsidRDefault="000E564D" w:rsidP="000E564D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</w:tcPr>
          <w:p w14:paraId="4069510A" w14:textId="77777777" w:rsidR="000E564D" w:rsidRPr="00E9040D" w:rsidRDefault="000E564D" w:rsidP="000E564D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</w:tcPr>
          <w:p w14:paraId="2356CB1F" w14:textId="77777777" w:rsidR="000E564D" w:rsidRPr="00E9040D" w:rsidRDefault="000E564D" w:rsidP="000E564D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</w:tcPr>
          <w:p w14:paraId="53BB199C" w14:textId="77777777" w:rsidR="000E564D" w:rsidRPr="00E9040D" w:rsidRDefault="000E564D" w:rsidP="000E564D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</w:tcPr>
          <w:p w14:paraId="4BD25C19" w14:textId="77777777" w:rsidR="000E564D" w:rsidRPr="00E9040D" w:rsidRDefault="000E564D" w:rsidP="000E564D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</w:tcPr>
          <w:p w14:paraId="60241089" w14:textId="77777777" w:rsidR="000E564D" w:rsidRPr="00E9040D" w:rsidRDefault="000E564D" w:rsidP="000E564D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</w:tcPr>
          <w:p w14:paraId="629B2F5C" w14:textId="77777777" w:rsidR="000E564D" w:rsidRPr="00E9040D" w:rsidRDefault="000E564D" w:rsidP="000E564D">
            <w:pPr>
              <w:pStyle w:val="TAH"/>
            </w:pPr>
            <w:r w:rsidRPr="00E9040D">
              <w:t>9</w:t>
            </w:r>
          </w:p>
        </w:tc>
      </w:tr>
      <w:tr w:rsidR="000E564D" w:rsidRPr="00E9040D" w14:paraId="72D097A2" w14:textId="77777777" w:rsidTr="000E564D">
        <w:trPr>
          <w:jc w:val="center"/>
        </w:trPr>
        <w:tc>
          <w:tcPr>
            <w:tcW w:w="0" w:type="auto"/>
          </w:tcPr>
          <w:p w14:paraId="787243A3" w14:textId="6C8776BE" w:rsidR="000E564D" w:rsidRPr="00E9040D" w:rsidRDefault="000E564D" w:rsidP="000E564D">
            <w:pPr>
              <w:pStyle w:val="TAC"/>
            </w:pPr>
            <w:r w:rsidRPr="00E9040D">
              <w:t>0</w:t>
            </w:r>
            <w:r w:rsidR="00DE7524">
              <w:t xml:space="preserve"> (MSB of UL index=1</w:t>
            </w:r>
            <w:r>
              <w:t>)</w:t>
            </w:r>
          </w:p>
        </w:tc>
        <w:tc>
          <w:tcPr>
            <w:tcW w:w="0" w:type="auto"/>
          </w:tcPr>
          <w:p w14:paraId="5299ADA3" w14:textId="77777777" w:rsidR="000E564D" w:rsidRPr="00E9040D" w:rsidRDefault="000E564D" w:rsidP="000E564D">
            <w:pPr>
              <w:pStyle w:val="TAC"/>
            </w:pPr>
            <w:r w:rsidRPr="00E9040D">
              <w:rPr>
                <w:rFonts w:hint="eastAsia"/>
                <w:lang w:eastAsia="zh-CN"/>
              </w:rPr>
              <w:t>-</w:t>
            </w:r>
            <w:r w:rsidRPr="00E9040D">
              <w:t xml:space="preserve"> </w:t>
            </w:r>
          </w:p>
        </w:tc>
        <w:tc>
          <w:tcPr>
            <w:tcW w:w="0" w:type="auto"/>
          </w:tcPr>
          <w:p w14:paraId="6CA735E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5CCE4FE" w14:textId="70200D26" w:rsidR="000E564D" w:rsidRPr="00E9040D" w:rsidRDefault="00DE7524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0079D618" w14:textId="61F3AB58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D1706D2" w14:textId="30E872DF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76D97A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25FE685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41B31AA" w14:textId="39393090" w:rsidR="000E564D" w:rsidRPr="00E9040D" w:rsidRDefault="00DE7524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324D2D30" w14:textId="39972F89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5CB4987" w14:textId="59D9AC39" w:rsidR="000E564D" w:rsidRPr="00E9040D" w:rsidRDefault="00DE7524" w:rsidP="000E564D">
            <w:pPr>
              <w:pStyle w:val="TAC"/>
            </w:pPr>
            <w:r>
              <w:t>3</w:t>
            </w:r>
          </w:p>
        </w:tc>
      </w:tr>
      <w:tr w:rsidR="000E564D" w:rsidRPr="00E9040D" w14:paraId="2A3679C3" w14:textId="77777777" w:rsidTr="000E564D">
        <w:trPr>
          <w:jc w:val="center"/>
        </w:trPr>
        <w:tc>
          <w:tcPr>
            <w:tcW w:w="0" w:type="auto"/>
          </w:tcPr>
          <w:p w14:paraId="475608A7" w14:textId="77777777" w:rsidR="000E564D" w:rsidRPr="00E9040D" w:rsidRDefault="000E564D" w:rsidP="000E564D">
            <w:pPr>
              <w:pStyle w:val="TAC"/>
            </w:pPr>
            <w:r w:rsidRPr="00E9040D">
              <w:t>0</w:t>
            </w:r>
            <w:r>
              <w:t xml:space="preserve"> (LSB of UL index=1)</w:t>
            </w:r>
          </w:p>
        </w:tc>
        <w:tc>
          <w:tcPr>
            <w:tcW w:w="0" w:type="auto"/>
          </w:tcPr>
          <w:p w14:paraId="4A96D099" w14:textId="77777777" w:rsidR="000E564D" w:rsidRPr="00E9040D" w:rsidRDefault="000E564D" w:rsidP="000E564D">
            <w:pPr>
              <w:pStyle w:val="TAC"/>
            </w:pPr>
            <w:r w:rsidRPr="00E9040D">
              <w:rPr>
                <w:rFonts w:hint="eastAsia"/>
                <w:lang w:eastAsia="zh-CN"/>
              </w:rPr>
              <w:t>-</w:t>
            </w:r>
            <w:r w:rsidRPr="00E9040D">
              <w:t xml:space="preserve"> </w:t>
            </w:r>
          </w:p>
        </w:tc>
        <w:tc>
          <w:tcPr>
            <w:tcW w:w="0" w:type="auto"/>
          </w:tcPr>
          <w:p w14:paraId="16CD66EF" w14:textId="0829909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60F2A122" w14:textId="3251AF4A" w:rsidR="000E564D" w:rsidRPr="00E9040D" w:rsidRDefault="00DE752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571C8C09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D352AAE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BB3474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7C14DC6" w14:textId="6D48F94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DD17195" w14:textId="0FF16E4F" w:rsidR="000E564D" w:rsidRPr="00E9040D" w:rsidRDefault="00DE752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26FF3400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277AB9CB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</w:tr>
      <w:tr w:rsidR="000E564D" w:rsidRPr="00E9040D" w14:paraId="4188829A" w14:textId="77777777" w:rsidTr="000E564D">
        <w:trPr>
          <w:jc w:val="center"/>
        </w:trPr>
        <w:tc>
          <w:tcPr>
            <w:tcW w:w="0" w:type="auto"/>
          </w:tcPr>
          <w:p w14:paraId="06E9FF97" w14:textId="77777777" w:rsidR="000E564D" w:rsidRPr="00E9040D" w:rsidRDefault="000E564D" w:rsidP="000E564D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</w:tcPr>
          <w:p w14:paraId="59FEFDD9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65D5E4D" w14:textId="4EF81978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6F77C19" w14:textId="5EC03006" w:rsidR="000E564D" w:rsidRPr="00E9040D" w:rsidRDefault="00DE7524" w:rsidP="00DE7524">
            <w:pPr>
              <w:pStyle w:val="TAC"/>
              <w:jc w:val="left"/>
            </w:pPr>
            <w:r>
              <w:t>3</w:t>
            </w:r>
          </w:p>
        </w:tc>
        <w:tc>
          <w:tcPr>
            <w:tcW w:w="0" w:type="auto"/>
          </w:tcPr>
          <w:p w14:paraId="3F60B9E7" w14:textId="020473E5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CC89F3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790178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DE48D0F" w14:textId="69F2725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3404568F" w14:textId="3514016B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5798B2F" w14:textId="2FA3DC76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2DD5EB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342D2C63" w14:textId="77777777" w:rsidTr="000E564D">
        <w:trPr>
          <w:jc w:val="center"/>
        </w:trPr>
        <w:tc>
          <w:tcPr>
            <w:tcW w:w="0" w:type="auto"/>
          </w:tcPr>
          <w:p w14:paraId="2D073725" w14:textId="77777777" w:rsidR="000E564D" w:rsidRPr="00E9040D" w:rsidRDefault="000E564D" w:rsidP="000E564D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14:paraId="08DB612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32BFA46" w14:textId="24BFEA6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92D4418" w14:textId="091B9763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89A1F7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BB4F9E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48E41A8A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1DAF121" w14:textId="13FF79B2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77616663" w14:textId="31022CAF" w:rsidR="000E564D" w:rsidRPr="00E9040D" w:rsidRDefault="00DE752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6EA1D747" w14:textId="77777777" w:rsidR="000E564D" w:rsidRPr="00E9040D" w:rsidRDefault="000E564D" w:rsidP="000E564D">
            <w:pPr>
              <w:pStyle w:val="TAC"/>
              <w:rPr>
                <w:lang w:val="sv-SE" w:eastAsia="zh-CN"/>
              </w:rPr>
            </w:pPr>
            <w:r w:rsidRPr="00E9040D"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0" w:type="auto"/>
          </w:tcPr>
          <w:p w14:paraId="51CCAD9C" w14:textId="77777777" w:rsidR="000E564D" w:rsidRPr="00E9040D" w:rsidRDefault="000E564D" w:rsidP="000E564D">
            <w:pPr>
              <w:pStyle w:val="TAC"/>
              <w:rPr>
                <w:lang w:val="sv-SE" w:eastAsia="zh-CN"/>
              </w:rPr>
            </w:pPr>
            <w:r w:rsidRPr="00E9040D">
              <w:rPr>
                <w:rFonts w:hint="eastAsia"/>
                <w:lang w:val="sv-SE" w:eastAsia="zh-CN"/>
              </w:rPr>
              <w:t>-</w:t>
            </w:r>
          </w:p>
        </w:tc>
      </w:tr>
      <w:tr w:rsidR="000E564D" w:rsidRPr="00E9040D" w14:paraId="07664059" w14:textId="77777777" w:rsidTr="000E564D">
        <w:trPr>
          <w:jc w:val="center"/>
        </w:trPr>
        <w:tc>
          <w:tcPr>
            <w:tcW w:w="0" w:type="auto"/>
          </w:tcPr>
          <w:p w14:paraId="440CAF53" w14:textId="77777777" w:rsidR="000E564D" w:rsidRPr="00E9040D" w:rsidRDefault="000E564D" w:rsidP="000E564D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</w:tcPr>
          <w:p w14:paraId="35AEE96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23DF87B" w14:textId="77503F8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6E724027" w14:textId="19C343B4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3013FE39" w14:textId="558CE97A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A0C9379" w14:textId="6F6945A0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1F82365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16C6A7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73D71E3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B46C15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474296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0A3EB37B" w14:textId="77777777" w:rsidTr="000E564D">
        <w:trPr>
          <w:jc w:val="center"/>
        </w:trPr>
        <w:tc>
          <w:tcPr>
            <w:tcW w:w="0" w:type="auto"/>
          </w:tcPr>
          <w:p w14:paraId="78BF5292" w14:textId="77777777" w:rsidR="000E564D" w:rsidRPr="00E9040D" w:rsidRDefault="000E564D" w:rsidP="000E564D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14:paraId="5ECFACBD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022B8AF" w14:textId="1539640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F13EC3D" w14:textId="4233D793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A5AB1C2" w14:textId="75F2C9FA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46231E5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62116E6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E78675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C227E0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24AB12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67A3B3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2FC12F72" w14:textId="77777777" w:rsidTr="000E564D">
        <w:trPr>
          <w:jc w:val="center"/>
        </w:trPr>
        <w:tc>
          <w:tcPr>
            <w:tcW w:w="0" w:type="auto"/>
          </w:tcPr>
          <w:p w14:paraId="22782AE3" w14:textId="77777777" w:rsidR="000E564D" w:rsidRPr="00E9040D" w:rsidRDefault="000E564D" w:rsidP="000E564D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</w:tcPr>
          <w:p w14:paraId="7711F897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77AA68E" w14:textId="0132D546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07544611" w14:textId="65FE5C45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710C1A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8E22EC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482AA0CD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667BE0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4F0E48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87D24A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3F316D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3592FBDE" w14:textId="77777777" w:rsidTr="000E564D">
        <w:trPr>
          <w:jc w:val="center"/>
        </w:trPr>
        <w:tc>
          <w:tcPr>
            <w:tcW w:w="0" w:type="auto"/>
          </w:tcPr>
          <w:p w14:paraId="2145F85D" w14:textId="07E8B9D3" w:rsidR="000E564D" w:rsidRPr="00E9040D" w:rsidRDefault="000E564D" w:rsidP="000E564D">
            <w:pPr>
              <w:pStyle w:val="TAC"/>
            </w:pPr>
            <w:r w:rsidRPr="00E9040D">
              <w:t>6</w:t>
            </w:r>
            <w:r w:rsidR="00DE7524">
              <w:t xml:space="preserve"> (MSB of UL index=1)</w:t>
            </w:r>
          </w:p>
        </w:tc>
        <w:tc>
          <w:tcPr>
            <w:tcW w:w="0" w:type="auto"/>
          </w:tcPr>
          <w:p w14:paraId="1455DA5C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CA6B558" w14:textId="7CD7CFB1" w:rsidR="000E564D" w:rsidRPr="00E9040D" w:rsidRDefault="004F4E30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287B41A" w14:textId="6DEB5247" w:rsidR="000E564D" w:rsidRPr="00E9040D" w:rsidRDefault="004F4E30" w:rsidP="004F4E30">
            <w:pPr>
              <w:pStyle w:val="TAC"/>
              <w:jc w:val="left"/>
            </w:pPr>
            <w:r>
              <w:t>3</w:t>
            </w:r>
          </w:p>
        </w:tc>
        <w:tc>
          <w:tcPr>
            <w:tcW w:w="0" w:type="auto"/>
          </w:tcPr>
          <w:p w14:paraId="0B15400F" w14:textId="18B59571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9474788" w14:textId="571B1263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E8FFC34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4CB41E4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4AB89FE" w14:textId="50D4DE3C" w:rsidR="000E564D" w:rsidRPr="00E9040D" w:rsidRDefault="004F4E30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43D997A9" w14:textId="5D2801B4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D9C05B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DE7524" w:rsidRPr="00E9040D" w14:paraId="50B2650B" w14:textId="77777777" w:rsidTr="000E564D">
        <w:trPr>
          <w:jc w:val="center"/>
        </w:trPr>
        <w:tc>
          <w:tcPr>
            <w:tcW w:w="0" w:type="auto"/>
          </w:tcPr>
          <w:p w14:paraId="4EC96197" w14:textId="61314383" w:rsidR="00DE7524" w:rsidRPr="00E9040D" w:rsidRDefault="00DE7524" w:rsidP="00DE7524">
            <w:pPr>
              <w:pStyle w:val="TAC"/>
            </w:pPr>
            <w:r w:rsidRPr="00E9040D">
              <w:t>6</w:t>
            </w:r>
            <w:r>
              <w:t xml:space="preserve"> (MSB of UL index=1)</w:t>
            </w:r>
          </w:p>
        </w:tc>
        <w:tc>
          <w:tcPr>
            <w:tcW w:w="0" w:type="auto"/>
          </w:tcPr>
          <w:p w14:paraId="1EB1C64F" w14:textId="47993C27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2511801F" w14:textId="1542952C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2B6CDA50" w14:textId="3A1DBF21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09FFF99F" w14:textId="637A7FF0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3C17F1F9" w14:textId="4E984BF9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DAAB38C" w14:textId="3AE73619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18B6F6C0" w14:textId="5CEE36F7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3E24E503" w14:textId="719EE32A" w:rsidR="00DE7524" w:rsidRPr="00E9040D" w:rsidRDefault="004F4E30" w:rsidP="00DE7524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287285F3" w14:textId="10CCDFC1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4C89774B" w14:textId="4A5F915D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D53FB3" w14:textId="77777777" w:rsidR="000E564D" w:rsidRDefault="000E564D" w:rsidP="000E564D">
      <w:pPr>
        <w:rPr>
          <w:lang w:val="en-GB"/>
        </w:rPr>
      </w:pPr>
    </w:p>
    <w:p w14:paraId="46AF606B" w14:textId="4318A459" w:rsidR="004F4E30" w:rsidRPr="004F4E30" w:rsidRDefault="004F4E30" w:rsidP="004F4E30">
      <w:pPr>
        <w:rPr>
          <w:b/>
          <w:lang w:val="en-GB"/>
        </w:rPr>
      </w:pPr>
      <w:bookmarkStart w:id="8" w:name="p3"/>
      <w:r w:rsidRPr="004F4E30">
        <w:rPr>
          <w:b/>
          <w:lang w:val="en-GB"/>
        </w:rPr>
        <w:t xml:space="preserve">Proposal </w:t>
      </w:r>
      <w:r w:rsidRPr="004F4E30">
        <w:rPr>
          <w:b/>
          <w:lang w:val="en-GB"/>
        </w:rPr>
        <w:fldChar w:fldCharType="begin"/>
      </w:r>
      <w:r w:rsidRPr="004F4E30">
        <w:rPr>
          <w:b/>
          <w:lang w:val="en-GB"/>
        </w:rPr>
        <w:instrText xml:space="preserve"> seq prop </w:instrText>
      </w:r>
      <w:r w:rsidRPr="004F4E30">
        <w:rPr>
          <w:b/>
          <w:lang w:val="en-GB"/>
        </w:rPr>
        <w:fldChar w:fldCharType="separate"/>
      </w:r>
      <w:r w:rsidR="006325B3">
        <w:rPr>
          <w:b/>
          <w:noProof/>
          <w:lang w:val="en-GB"/>
        </w:rPr>
        <w:t>3</w:t>
      </w:r>
      <w:r w:rsidRPr="004F4E30">
        <w:rPr>
          <w:b/>
          <w:lang w:val="en-GB"/>
        </w:rPr>
        <w:fldChar w:fldCharType="end"/>
      </w:r>
      <w:r w:rsidR="0034744B">
        <w:rPr>
          <w:b/>
          <w:lang w:val="en-GB"/>
        </w:rPr>
        <w:t>:</w:t>
      </w:r>
      <w:r w:rsidRPr="004F4E30">
        <w:rPr>
          <w:b/>
          <w:lang w:val="en-GB"/>
        </w:rPr>
        <w:t xml:space="preserve"> Adopt </w:t>
      </w:r>
      <w:r w:rsidRPr="004F4E30">
        <w:rPr>
          <w:b/>
          <w:lang w:val="en-GB"/>
        </w:rPr>
        <w:fldChar w:fldCharType="begin"/>
      </w:r>
      <w:r w:rsidRPr="004F4E30">
        <w:rPr>
          <w:b/>
          <w:lang w:val="en-GB"/>
        </w:rPr>
        <w:instrText xml:space="preserve"> REF _Ref457839162 \h  \* MERGEFORMAT </w:instrText>
      </w:r>
      <w:r w:rsidRPr="004F4E30">
        <w:rPr>
          <w:b/>
          <w:lang w:val="en-GB"/>
        </w:rPr>
      </w:r>
      <w:r w:rsidRPr="004F4E30">
        <w:rPr>
          <w:b/>
          <w:lang w:val="en-GB"/>
        </w:rPr>
        <w:fldChar w:fldCharType="separate"/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3</w:t>
      </w:r>
      <w:r w:rsidRPr="004F4E30">
        <w:rPr>
          <w:b/>
          <w:lang w:val="en-GB"/>
        </w:rPr>
        <w:fldChar w:fldCharType="end"/>
      </w:r>
      <w:r w:rsidRPr="004F4E30">
        <w:rPr>
          <w:b/>
          <w:lang w:val="en-GB"/>
        </w:rPr>
        <w:t xml:space="preserve"> as the PUSCH </w:t>
      </w:r>
      <w:r>
        <w:rPr>
          <w:b/>
          <w:lang w:val="en-GB"/>
        </w:rPr>
        <w:t xml:space="preserve">power control </w:t>
      </w:r>
      <w:r w:rsidRPr="004F4E30">
        <w:rPr>
          <w:b/>
          <w:lang w:val="en-GB"/>
        </w:rPr>
        <w:t>timing.</w:t>
      </w:r>
    </w:p>
    <w:bookmarkEnd w:id="8"/>
    <w:p w14:paraId="12E5D30D" w14:textId="77777777" w:rsidR="000E564D" w:rsidRPr="000E564D" w:rsidRDefault="000E564D" w:rsidP="000E564D">
      <w:pPr>
        <w:rPr>
          <w:lang w:val="en-GB"/>
        </w:rPr>
      </w:pP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4F18AFA6" w14:textId="3845782E" w:rsidR="00FD3822" w:rsidRDefault="004F4E30" w:rsidP="00887854">
      <w:pPr>
        <w:rPr>
          <w:lang w:val="en-GB"/>
        </w:rPr>
      </w:pPr>
      <w:r>
        <w:rPr>
          <w:lang w:val="en-GB"/>
        </w:rPr>
        <w:t>In this paper, we studied and proposed HARQ timing for shortened processing time for 1ms TTI. We have the following proposals:</w:t>
      </w:r>
    </w:p>
    <w:p w14:paraId="6FE18C70" w14:textId="3AD58558" w:rsidR="00523567" w:rsidRPr="002D08DC" w:rsidRDefault="004F4E30" w:rsidP="00523567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23567" w:rsidRPr="00523567">
        <w:rPr>
          <w:b/>
          <w:lang w:val="en-GB"/>
        </w:rPr>
        <w:t xml:space="preserve"> </w:t>
      </w:r>
      <w:r w:rsidR="00523567" w:rsidRPr="002D08DC">
        <w:rPr>
          <w:b/>
          <w:lang w:val="en-GB"/>
        </w:rPr>
        <w:t xml:space="preserve">Proposal </w:t>
      </w:r>
      <w:r w:rsidR="00523567" w:rsidRPr="002D08DC">
        <w:rPr>
          <w:b/>
          <w:lang w:val="en-GB"/>
        </w:rPr>
        <w:fldChar w:fldCharType="begin"/>
      </w:r>
      <w:r w:rsidR="00523567" w:rsidRPr="002D08DC">
        <w:rPr>
          <w:b/>
          <w:lang w:val="en-GB"/>
        </w:rPr>
        <w:instrText xml:space="preserve"> seq prop </w:instrText>
      </w:r>
      <w:r w:rsidR="00523567" w:rsidRPr="002D08DC">
        <w:rPr>
          <w:b/>
          <w:lang w:val="en-GB"/>
        </w:rPr>
        <w:fldChar w:fldCharType="separate"/>
      </w:r>
      <w:r w:rsidR="00523567">
        <w:rPr>
          <w:b/>
          <w:noProof/>
          <w:lang w:val="en-GB"/>
        </w:rPr>
        <w:t>1</w:t>
      </w:r>
      <w:r w:rsidR="00523567" w:rsidRPr="002D08DC">
        <w:rPr>
          <w:b/>
          <w:lang w:val="en-GB"/>
        </w:rPr>
        <w:fldChar w:fldCharType="end"/>
      </w:r>
      <w:r w:rsidR="00523567">
        <w:rPr>
          <w:b/>
          <w:lang w:val="en-GB"/>
        </w:rPr>
        <w:t>:</w:t>
      </w:r>
      <w:r w:rsidR="00523567" w:rsidRPr="002D08DC">
        <w:rPr>
          <w:b/>
          <w:lang w:val="en-GB"/>
        </w:rPr>
        <w:t xml:space="preserve"> Adopt </w:t>
      </w:r>
      <w:r w:rsidR="00523567" w:rsidRPr="002D08DC">
        <w:rPr>
          <w:b/>
          <w:lang w:val="en-GB"/>
        </w:rPr>
        <w:fldChar w:fldCharType="begin"/>
      </w:r>
      <w:r w:rsidR="00523567" w:rsidRPr="002D08DC">
        <w:rPr>
          <w:b/>
          <w:lang w:val="en-GB"/>
        </w:rPr>
        <w:instrText xml:space="preserve"> REF _Ref473749908 \h  \* MERGEFORMAT </w:instrText>
      </w:r>
      <w:r w:rsidR="00523567" w:rsidRPr="002D08DC">
        <w:rPr>
          <w:b/>
          <w:lang w:val="en-GB"/>
        </w:rPr>
      </w:r>
      <w:r w:rsidR="00523567" w:rsidRPr="002D08DC">
        <w:rPr>
          <w:b/>
          <w:lang w:val="en-GB"/>
        </w:rPr>
        <w:fldChar w:fldCharType="separate"/>
      </w:r>
      <w:r w:rsidR="00523567" w:rsidRPr="006325B3">
        <w:rPr>
          <w:b/>
        </w:rPr>
        <w:t xml:space="preserve">Table </w:t>
      </w:r>
      <w:r w:rsidR="00523567" w:rsidRPr="006325B3">
        <w:rPr>
          <w:b/>
          <w:noProof/>
        </w:rPr>
        <w:t>2</w:t>
      </w:r>
      <w:r w:rsidR="00523567" w:rsidRPr="002D08DC">
        <w:rPr>
          <w:b/>
          <w:lang w:val="en-GB"/>
        </w:rPr>
        <w:fldChar w:fldCharType="end"/>
      </w:r>
      <w:r w:rsidR="00523567" w:rsidRPr="002D08DC">
        <w:rPr>
          <w:b/>
          <w:lang w:val="en-GB"/>
        </w:rPr>
        <w:t xml:space="preserve"> as the PDSCH to ACK/NAK timing</w:t>
      </w:r>
      <w:r w:rsidR="00523567">
        <w:rPr>
          <w:b/>
          <w:lang w:val="en-GB"/>
        </w:rPr>
        <w:t xml:space="preserve"> for TDD configuration 6</w:t>
      </w:r>
      <w:r w:rsidR="00523567" w:rsidRPr="002D08DC">
        <w:rPr>
          <w:b/>
          <w:lang w:val="en-GB"/>
        </w:rPr>
        <w:t>.</w:t>
      </w:r>
    </w:p>
    <w:p w14:paraId="20D992C6" w14:textId="2DD4B9E0" w:rsidR="006325B3" w:rsidRPr="00812B81" w:rsidRDefault="004F4E30" w:rsidP="00812B81">
      <w:pPr>
        <w:rPr>
          <w:b/>
          <w:lang w:val="en-GB"/>
        </w:rPr>
      </w:pPr>
      <w:r>
        <w:rPr>
          <w:lang w:val="en-GB"/>
        </w:rPr>
        <w:fldChar w:fldCharType="end"/>
      </w:r>
      <w:r w:rsidR="00812B81">
        <w:rPr>
          <w:lang w:val="en-GB"/>
        </w:rPr>
        <w:fldChar w:fldCharType="begin"/>
      </w:r>
      <w:r w:rsidR="00812B81">
        <w:rPr>
          <w:lang w:val="en-GB"/>
        </w:rPr>
        <w:instrText xml:space="preserve"> REF p2 \h </w:instrText>
      </w:r>
      <w:r w:rsidR="00812B81">
        <w:rPr>
          <w:lang w:val="en-GB"/>
        </w:rPr>
      </w:r>
      <w:r w:rsidR="00812B81">
        <w:rPr>
          <w:lang w:val="en-GB"/>
        </w:rPr>
        <w:fldChar w:fldCharType="separate"/>
      </w:r>
      <w:r w:rsidR="006325B3" w:rsidRPr="00812B81">
        <w:rPr>
          <w:b/>
          <w:lang w:val="en-GB"/>
        </w:rPr>
        <w:t xml:space="preserve">Proposal </w:t>
      </w:r>
      <w:r w:rsidR="006325B3">
        <w:rPr>
          <w:b/>
          <w:noProof/>
          <w:lang w:val="en-GB"/>
        </w:rPr>
        <w:t>2</w:t>
      </w:r>
      <w:r w:rsidR="0034744B">
        <w:rPr>
          <w:b/>
          <w:lang w:val="en-GB"/>
        </w:rPr>
        <w:t>:</w:t>
      </w:r>
      <w:r w:rsidR="006325B3" w:rsidRPr="00812B81">
        <w:rPr>
          <w:b/>
          <w:lang w:val="en-GB"/>
        </w:rPr>
        <w:t xml:space="preserve"> Adopt Alt 4 for configuration 0 and Alt 5 for configuration 6</w:t>
      </w:r>
    </w:p>
    <w:p w14:paraId="78DB9DE6" w14:textId="6EDB6ABC" w:rsidR="006325B3" w:rsidRPr="004F4E30" w:rsidRDefault="00812B81" w:rsidP="004F4E30">
      <w:pPr>
        <w:rPr>
          <w:b/>
          <w:lang w:val="en-GB"/>
        </w:rPr>
      </w:pPr>
      <w:r>
        <w:rPr>
          <w:lang w:val="en-GB"/>
        </w:rPr>
        <w:fldChar w:fldCharType="end"/>
      </w:r>
      <w:r w:rsidR="004F4E30">
        <w:rPr>
          <w:lang w:val="en-GB"/>
        </w:rPr>
        <w:fldChar w:fldCharType="begin"/>
      </w:r>
      <w:r w:rsidR="004F4E30">
        <w:rPr>
          <w:lang w:val="en-GB"/>
        </w:rPr>
        <w:instrText xml:space="preserve"> REF p3 \h </w:instrText>
      </w:r>
      <w:r w:rsidR="004F4E30">
        <w:rPr>
          <w:lang w:val="en-GB"/>
        </w:rPr>
      </w:r>
      <w:r w:rsidR="004F4E30">
        <w:rPr>
          <w:lang w:val="en-GB"/>
        </w:rPr>
        <w:fldChar w:fldCharType="separate"/>
      </w:r>
      <w:r w:rsidR="006325B3" w:rsidRPr="004F4E30">
        <w:rPr>
          <w:b/>
          <w:lang w:val="en-GB"/>
        </w:rPr>
        <w:t xml:space="preserve">Proposal </w:t>
      </w:r>
      <w:r w:rsidR="006325B3">
        <w:rPr>
          <w:b/>
          <w:noProof/>
          <w:lang w:val="en-GB"/>
        </w:rPr>
        <w:t>3</w:t>
      </w:r>
      <w:r w:rsidR="0034744B">
        <w:rPr>
          <w:b/>
          <w:lang w:val="en-GB"/>
        </w:rPr>
        <w:t>:</w:t>
      </w:r>
      <w:r w:rsidR="006325B3" w:rsidRPr="004F4E30">
        <w:rPr>
          <w:b/>
          <w:lang w:val="en-GB"/>
        </w:rPr>
        <w:t xml:space="preserve"> Adopt </w:t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3</w:t>
      </w:r>
      <w:r w:rsidR="006325B3" w:rsidRPr="004F4E30">
        <w:rPr>
          <w:b/>
          <w:lang w:val="en-GB"/>
        </w:rPr>
        <w:t xml:space="preserve"> as the PUSCH </w:t>
      </w:r>
      <w:r w:rsidR="006325B3">
        <w:rPr>
          <w:b/>
          <w:lang w:val="en-GB"/>
        </w:rPr>
        <w:t xml:space="preserve">power control </w:t>
      </w:r>
      <w:r w:rsidR="006325B3" w:rsidRPr="004F4E30">
        <w:rPr>
          <w:b/>
          <w:lang w:val="en-GB"/>
        </w:rPr>
        <w:t>timing.</w:t>
      </w:r>
    </w:p>
    <w:p w14:paraId="5C205726" w14:textId="2FF13A44" w:rsidR="004F4E30" w:rsidRDefault="004F4E30" w:rsidP="00887854">
      <w:pPr>
        <w:rPr>
          <w:lang w:val="en-GB"/>
        </w:rPr>
      </w:pPr>
      <w:r>
        <w:rPr>
          <w:lang w:val="en-GB"/>
        </w:rPr>
        <w:fldChar w:fldCharType="end"/>
      </w:r>
    </w:p>
    <w:p w14:paraId="0117461B" w14:textId="77777777" w:rsidR="00C77113" w:rsidRPr="00526653" w:rsidRDefault="00C77113" w:rsidP="0034744B">
      <w:pPr>
        <w:rPr>
          <w:lang w:val="en-GB"/>
        </w:rPr>
      </w:pPr>
    </w:p>
    <w:sectPr w:rsidR="00C77113" w:rsidRPr="00526653" w:rsidSect="00E054B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13FAB" w14:textId="77777777" w:rsidR="00D146D6" w:rsidRDefault="00D146D6">
      <w:r>
        <w:separator/>
      </w:r>
    </w:p>
  </w:endnote>
  <w:endnote w:type="continuationSeparator" w:id="0">
    <w:p w14:paraId="73B9C2DE" w14:textId="77777777" w:rsidR="00D146D6" w:rsidRDefault="00D146D6">
      <w:r>
        <w:continuationSeparator/>
      </w:r>
    </w:p>
  </w:endnote>
  <w:endnote w:type="continuationNotice" w:id="1">
    <w:p w14:paraId="1894BE08" w14:textId="77777777" w:rsidR="00D146D6" w:rsidRDefault="00D14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1850DB" w:rsidRDefault="001850D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1850DB" w:rsidRDefault="001850D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019E6FA1" w:rsidR="001850DB" w:rsidRDefault="001850D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6B6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6B6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E3325" w14:textId="77777777" w:rsidR="00D146D6" w:rsidRDefault="00D146D6">
      <w:r>
        <w:separator/>
      </w:r>
    </w:p>
  </w:footnote>
  <w:footnote w:type="continuationSeparator" w:id="0">
    <w:p w14:paraId="2F11C9CE" w14:textId="77777777" w:rsidR="00D146D6" w:rsidRDefault="00D146D6">
      <w:r>
        <w:continuationSeparator/>
      </w:r>
    </w:p>
  </w:footnote>
  <w:footnote w:type="continuationNotice" w:id="1">
    <w:p w14:paraId="043E8CD3" w14:textId="77777777" w:rsidR="00D146D6" w:rsidRDefault="00D14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1850DB" w:rsidRDefault="001850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6272"/>
    <w:multiLevelType w:val="hybridMultilevel"/>
    <w:tmpl w:val="DEB8E966"/>
    <w:lvl w:ilvl="0" w:tplc="A72266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296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29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6818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64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08D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40F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87C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8C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50897"/>
    <w:multiLevelType w:val="hybridMultilevel"/>
    <w:tmpl w:val="81A4E41C"/>
    <w:lvl w:ilvl="0" w:tplc="9F200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C31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8F7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6AE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7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2D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76B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C4F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87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5135C"/>
    <w:multiLevelType w:val="hybridMultilevel"/>
    <w:tmpl w:val="C248CDEA"/>
    <w:lvl w:ilvl="0" w:tplc="0D968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B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45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07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A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2B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4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C0F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EC8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CF4A24"/>
    <w:multiLevelType w:val="hybridMultilevel"/>
    <w:tmpl w:val="2E98F7D6"/>
    <w:lvl w:ilvl="0" w:tplc="53568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0E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C1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24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8F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A0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C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28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0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8141E1"/>
    <w:multiLevelType w:val="hybridMultilevel"/>
    <w:tmpl w:val="146AADA8"/>
    <w:lvl w:ilvl="0" w:tplc="AFD63D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A79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47D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0B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2C9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05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70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E5A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21B80"/>
    <w:multiLevelType w:val="hybridMultilevel"/>
    <w:tmpl w:val="4552BBAA"/>
    <w:lvl w:ilvl="0" w:tplc="DA4AD1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23E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A2A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A8D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861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941D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C54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C99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AD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C2F78D7"/>
    <w:multiLevelType w:val="hybridMultilevel"/>
    <w:tmpl w:val="528E6868"/>
    <w:lvl w:ilvl="0" w:tplc="EA125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76BF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8AB4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CA24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F6C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B2F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8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A1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848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E43E4"/>
    <w:multiLevelType w:val="multilevel"/>
    <w:tmpl w:val="1C3EB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B7F3C"/>
    <w:multiLevelType w:val="multilevel"/>
    <w:tmpl w:val="1C3EB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"/>
  </w:num>
  <w:num w:numId="5">
    <w:abstractNumId w:val="10"/>
  </w:num>
  <w:num w:numId="6">
    <w:abstractNumId w:val="36"/>
  </w:num>
  <w:num w:numId="7">
    <w:abstractNumId w:val="15"/>
  </w:num>
  <w:num w:numId="8">
    <w:abstractNumId w:val="17"/>
  </w:num>
  <w:num w:numId="9">
    <w:abstractNumId w:val="13"/>
  </w:num>
  <w:num w:numId="10">
    <w:abstractNumId w:val="30"/>
  </w:num>
  <w:num w:numId="11">
    <w:abstractNumId w:val="4"/>
  </w:num>
  <w:num w:numId="12">
    <w:abstractNumId w:val="11"/>
  </w:num>
  <w:num w:numId="13">
    <w:abstractNumId w:val="5"/>
  </w:num>
  <w:num w:numId="14">
    <w:abstractNumId w:val="7"/>
  </w:num>
  <w:num w:numId="15">
    <w:abstractNumId w:val="24"/>
  </w:num>
  <w:num w:numId="16">
    <w:abstractNumId w:val="28"/>
  </w:num>
  <w:num w:numId="17">
    <w:abstractNumId w:val="9"/>
  </w:num>
  <w:num w:numId="18">
    <w:abstractNumId w:val="37"/>
  </w:num>
  <w:num w:numId="19">
    <w:abstractNumId w:val="27"/>
  </w:num>
  <w:num w:numId="20">
    <w:abstractNumId w:val="29"/>
  </w:num>
  <w:num w:numId="21">
    <w:abstractNumId w:val="8"/>
  </w:num>
  <w:num w:numId="22">
    <w:abstractNumId w:val="34"/>
  </w:num>
  <w:num w:numId="23">
    <w:abstractNumId w:val="32"/>
  </w:num>
  <w:num w:numId="24">
    <w:abstractNumId w:val="18"/>
  </w:num>
  <w:num w:numId="25">
    <w:abstractNumId w:val="0"/>
  </w:num>
  <w:num w:numId="26">
    <w:abstractNumId w:val="3"/>
  </w:num>
  <w:num w:numId="27">
    <w:abstractNumId w:val="31"/>
  </w:num>
  <w:num w:numId="28">
    <w:abstractNumId w:val="19"/>
  </w:num>
  <w:num w:numId="29">
    <w:abstractNumId w:val="16"/>
  </w:num>
  <w:num w:numId="30">
    <w:abstractNumId w:val="14"/>
  </w:num>
  <w:num w:numId="31">
    <w:abstractNumId w:val="26"/>
  </w:num>
  <w:num w:numId="32">
    <w:abstractNumId w:val="6"/>
  </w:num>
  <w:num w:numId="33">
    <w:abstractNumId w:val="33"/>
  </w:num>
  <w:num w:numId="34">
    <w:abstractNumId w:val="35"/>
  </w:num>
  <w:num w:numId="35">
    <w:abstractNumId w:val="22"/>
  </w:num>
  <w:num w:numId="36">
    <w:abstractNumId w:val="23"/>
  </w:num>
  <w:num w:numId="37">
    <w:abstractNumId w:val="21"/>
  </w:num>
  <w:num w:numId="38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37E1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088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76D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0DB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9E7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4744B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616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606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495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567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83B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5B3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6B61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72"/>
    <w:rsid w:val="00800184"/>
    <w:rsid w:val="00801838"/>
    <w:rsid w:val="00801909"/>
    <w:rsid w:val="00801F82"/>
    <w:rsid w:val="00802AC5"/>
    <w:rsid w:val="00803016"/>
    <w:rsid w:val="00804867"/>
    <w:rsid w:val="00804B2F"/>
    <w:rsid w:val="0080548A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2B81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474C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35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950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3CD7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57F8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136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6D6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591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087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0D076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HR33RHYHUWRF-4-2254</_dlc_DocId>
    <_dlc_DocIdUrl xmlns="c06861ca-3f08-4d07-bff7-bb15bac121f4">
      <Url>https://projects.qualcomm.com/sites/pentari/_layouts/15/DocIdRedir.aspx?ID=HR33RHYHUWRF-4-2254</Url>
      <Description>HR33RHYHUWRF-4-2254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9D0F16-096D-421E-B8C8-3A5D6CF87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51E693-D838-4884-AE15-B7C14196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3</cp:revision>
  <cp:lastPrinted>2010-10-04T23:31:00Z</cp:lastPrinted>
  <dcterms:created xsi:type="dcterms:W3CDTF">2017-05-01T21:34:00Z</dcterms:created>
  <dcterms:modified xsi:type="dcterms:W3CDTF">2017-05-05T22:10:00Z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fe680e08-5b27-442b-ae5c-e44218eeccc3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701196659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